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364" w:rsidRPr="00E72A93" w:rsidRDefault="000A7364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>курс «Геоэкологические аспекты энергетики»</w:t>
      </w:r>
    </w:p>
    <w:p w:rsidR="000A7364" w:rsidRPr="00E72A93" w:rsidRDefault="000A7364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7364" w:rsidRPr="00E72A93" w:rsidRDefault="000A7364" w:rsidP="009E65A3">
      <w:pPr>
        <w:pStyle w:val="Heading1"/>
        <w:rPr>
          <w:szCs w:val="28"/>
        </w:rPr>
      </w:pPr>
      <w:r w:rsidRPr="00E72A93">
        <w:rPr>
          <w:szCs w:val="28"/>
        </w:rPr>
        <w:t>планы практических занятий</w:t>
      </w:r>
    </w:p>
    <w:p w:rsidR="000A7364" w:rsidRPr="00E72A93" w:rsidRDefault="000A7364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7364" w:rsidRPr="00E72A93" w:rsidRDefault="000A7364" w:rsidP="009E65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72A93">
        <w:rPr>
          <w:rFonts w:ascii="Times New Roman" w:hAnsi="Times New Roman"/>
          <w:b/>
          <w:sz w:val="28"/>
          <w:szCs w:val="28"/>
        </w:rPr>
        <w:t xml:space="preserve">№ 1 </w:t>
      </w:r>
      <w:r w:rsidRPr="00E72A93">
        <w:rPr>
          <w:rFonts w:ascii="Times New Roman" w:hAnsi="Times New Roman"/>
          <w:sz w:val="28"/>
          <w:szCs w:val="28"/>
        </w:rPr>
        <w:t>Взаимодействие человек – энергетика – окружающая среда</w:t>
      </w:r>
    </w:p>
    <w:p w:rsidR="000A7364" w:rsidRPr="00E72A93" w:rsidRDefault="000A7364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i/>
          <w:sz w:val="28"/>
          <w:szCs w:val="28"/>
        </w:rPr>
        <w:t>Цель работы</w:t>
      </w:r>
      <w:r w:rsidRPr="00E72A93">
        <w:rPr>
          <w:rFonts w:ascii="Times New Roman" w:hAnsi="Times New Roman"/>
          <w:sz w:val="28"/>
          <w:szCs w:val="28"/>
        </w:rPr>
        <w:t>: изучить теоретические основы Взаимодействие человек – энергетика – окружающая среда.</w:t>
      </w:r>
    </w:p>
    <w:p w:rsidR="000A7364" w:rsidRPr="00E72A93" w:rsidRDefault="000A7364" w:rsidP="009E65A3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E72A93">
        <w:rPr>
          <w:rFonts w:ascii="Times New Roman" w:hAnsi="Times New Roman"/>
          <w:i/>
          <w:sz w:val="28"/>
          <w:szCs w:val="28"/>
        </w:rPr>
        <w:t>План</w:t>
      </w:r>
    </w:p>
    <w:p w:rsidR="000A7364" w:rsidRPr="00E72A93" w:rsidRDefault="000A7364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 xml:space="preserve">1 Концепции охраны окружающей среды </w:t>
      </w:r>
    </w:p>
    <w:p w:rsidR="000A7364" w:rsidRPr="00E72A93" w:rsidRDefault="000A7364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>2 Природно-техническая геосистема.</w:t>
      </w:r>
    </w:p>
    <w:p w:rsidR="000A7364" w:rsidRPr="00E72A93" w:rsidRDefault="000A7364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>3 Воздействия на окружающую среду.</w:t>
      </w:r>
    </w:p>
    <w:p w:rsidR="000A7364" w:rsidRPr="00E72A93" w:rsidRDefault="000A7364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>4 Загрязнение окружающей среды.</w:t>
      </w:r>
    </w:p>
    <w:p w:rsidR="000A7364" w:rsidRPr="00E72A93" w:rsidRDefault="000A7364" w:rsidP="009E65A3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E72A93">
        <w:rPr>
          <w:rFonts w:ascii="Times New Roman" w:hAnsi="Times New Roman"/>
          <w:i/>
          <w:sz w:val="28"/>
          <w:szCs w:val="28"/>
        </w:rPr>
        <w:t>Контрольные вопросы</w:t>
      </w:r>
    </w:p>
    <w:p w:rsidR="000A7364" w:rsidRPr="00E72A93" w:rsidRDefault="000A7364" w:rsidP="001A74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 xml:space="preserve">1 Какие концепции охраны окружающей среды знаете, их отличие? </w:t>
      </w:r>
    </w:p>
    <w:p w:rsidR="000A7364" w:rsidRPr="00E72A93" w:rsidRDefault="000A7364" w:rsidP="001A74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>2 Что собой представляет природно-техническая геосистема?</w:t>
      </w:r>
    </w:p>
    <w:p w:rsidR="000A7364" w:rsidRPr="00E72A93" w:rsidRDefault="000A7364" w:rsidP="001A74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>3 Что называется воздействием на окружающую среду?</w:t>
      </w:r>
    </w:p>
    <w:p w:rsidR="000A7364" w:rsidRPr="00E72A93" w:rsidRDefault="000A7364" w:rsidP="001A74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>4 Что называется загрязнением окружающей среды?</w:t>
      </w:r>
    </w:p>
    <w:p w:rsidR="000A7364" w:rsidRPr="00E72A93" w:rsidRDefault="000A7364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i/>
          <w:sz w:val="28"/>
          <w:szCs w:val="28"/>
        </w:rPr>
        <w:t>Литература</w:t>
      </w:r>
      <w:r w:rsidRPr="00E72A93">
        <w:rPr>
          <w:rFonts w:ascii="Times New Roman" w:hAnsi="Times New Roman"/>
          <w:sz w:val="28"/>
          <w:szCs w:val="28"/>
        </w:rPr>
        <w:t>: [1; 2; 3].</w:t>
      </w:r>
    </w:p>
    <w:p w:rsidR="000A7364" w:rsidRPr="00E72A93" w:rsidRDefault="000A7364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7364" w:rsidRPr="00E72A93" w:rsidRDefault="000A7364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7364" w:rsidRPr="00E72A93" w:rsidRDefault="000A7364" w:rsidP="00483FD7">
      <w:pPr>
        <w:pStyle w:val="Heading5"/>
        <w:ind w:firstLine="0"/>
        <w:rPr>
          <w:b/>
          <w:szCs w:val="28"/>
        </w:rPr>
      </w:pPr>
      <w:r w:rsidRPr="00E72A93">
        <w:rPr>
          <w:b/>
          <w:szCs w:val="28"/>
        </w:rPr>
        <w:t xml:space="preserve">№ 2 </w:t>
      </w:r>
      <w:r w:rsidRPr="00E72A93">
        <w:rPr>
          <w:szCs w:val="28"/>
        </w:rPr>
        <w:t>Экологические проблемы энергетики и их решения</w:t>
      </w:r>
    </w:p>
    <w:p w:rsidR="000A7364" w:rsidRPr="00E72A93" w:rsidRDefault="000A7364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i/>
          <w:sz w:val="28"/>
          <w:szCs w:val="28"/>
        </w:rPr>
        <w:t>Цель работы:</w:t>
      </w:r>
      <w:r w:rsidRPr="00E72A93">
        <w:rPr>
          <w:rFonts w:ascii="Times New Roman" w:hAnsi="Times New Roman"/>
          <w:sz w:val="28"/>
          <w:szCs w:val="28"/>
        </w:rPr>
        <w:t xml:space="preserve"> изучить экологические проблемы энергетики и их решения.</w:t>
      </w:r>
    </w:p>
    <w:p w:rsidR="000A7364" w:rsidRPr="00E72A93" w:rsidRDefault="000A7364" w:rsidP="009E65A3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E72A93">
        <w:rPr>
          <w:rFonts w:ascii="Times New Roman" w:hAnsi="Times New Roman"/>
          <w:i/>
          <w:sz w:val="28"/>
          <w:szCs w:val="28"/>
        </w:rPr>
        <w:t>План</w:t>
      </w:r>
    </w:p>
    <w:p w:rsidR="000A7364" w:rsidRPr="00E72A93" w:rsidRDefault="000A7364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>1 Экологические проблемы.</w:t>
      </w:r>
    </w:p>
    <w:p w:rsidR="000A7364" w:rsidRPr="00E72A93" w:rsidRDefault="000A7364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>2 Экологические проблемы энергетики.</w:t>
      </w:r>
    </w:p>
    <w:p w:rsidR="000A7364" w:rsidRPr="00E72A93" w:rsidRDefault="000A7364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>3 Решения экологических проблем энергетики.</w:t>
      </w:r>
    </w:p>
    <w:p w:rsidR="000A7364" w:rsidRPr="00E72A93" w:rsidRDefault="000A7364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i/>
          <w:sz w:val="28"/>
          <w:szCs w:val="28"/>
        </w:rPr>
        <w:t>Контрольные вопросы</w:t>
      </w:r>
    </w:p>
    <w:p w:rsidR="000A7364" w:rsidRPr="00E72A93" w:rsidRDefault="000A7364" w:rsidP="001A74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>1 Что называется экологической проблемой?</w:t>
      </w:r>
    </w:p>
    <w:p w:rsidR="000A7364" w:rsidRPr="00E72A93" w:rsidRDefault="000A7364" w:rsidP="001A74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>2 Назовите и опишите экологические проблемы энергетики.</w:t>
      </w:r>
    </w:p>
    <w:p w:rsidR="000A7364" w:rsidRPr="00E72A93" w:rsidRDefault="000A7364" w:rsidP="001A74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>3 Назовите и опишите решения экологических проблем энергетики.</w:t>
      </w:r>
    </w:p>
    <w:p w:rsidR="000A7364" w:rsidRPr="00E72A93" w:rsidRDefault="000A7364" w:rsidP="00104B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i/>
          <w:sz w:val="28"/>
          <w:szCs w:val="28"/>
        </w:rPr>
        <w:t>Литература:</w:t>
      </w:r>
      <w:r w:rsidRPr="00E72A93">
        <w:rPr>
          <w:rFonts w:ascii="Times New Roman" w:hAnsi="Times New Roman"/>
          <w:sz w:val="28"/>
          <w:szCs w:val="28"/>
        </w:rPr>
        <w:t xml:space="preserve"> [2; 3,4].</w:t>
      </w:r>
    </w:p>
    <w:p w:rsidR="000A7364" w:rsidRPr="00E72A93" w:rsidRDefault="000A7364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7364" w:rsidRPr="00E72A93" w:rsidRDefault="000A7364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7364" w:rsidRPr="00E72A93" w:rsidRDefault="000A7364" w:rsidP="00112B97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E72A93">
        <w:rPr>
          <w:rFonts w:ascii="Times New Roman" w:hAnsi="Times New Roman"/>
          <w:b/>
          <w:sz w:val="28"/>
          <w:szCs w:val="28"/>
        </w:rPr>
        <w:t xml:space="preserve">№ 3 </w:t>
      </w:r>
      <w:r w:rsidRPr="00E72A93">
        <w:rPr>
          <w:rFonts w:ascii="Times New Roman" w:hAnsi="Times New Roman"/>
          <w:sz w:val="28"/>
          <w:szCs w:val="28"/>
        </w:rPr>
        <w:t xml:space="preserve">Влияние выбросов </w:t>
      </w:r>
      <w:r w:rsidRPr="00F54A24">
        <w:rPr>
          <w:rFonts w:ascii="Times New Roman" w:hAnsi="Times New Roman"/>
          <w:sz w:val="28"/>
          <w:szCs w:val="28"/>
        </w:rPr>
        <w:t>ТЭЦ на окружающую среду</w:t>
      </w:r>
    </w:p>
    <w:p w:rsidR="000A7364" w:rsidRPr="00E72A93" w:rsidRDefault="000A7364" w:rsidP="001A74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i/>
          <w:sz w:val="28"/>
          <w:szCs w:val="28"/>
        </w:rPr>
        <w:t xml:space="preserve">Цель: </w:t>
      </w:r>
      <w:r w:rsidRPr="00E72A93">
        <w:rPr>
          <w:rFonts w:ascii="Times New Roman" w:hAnsi="Times New Roman"/>
          <w:sz w:val="28"/>
          <w:szCs w:val="28"/>
        </w:rPr>
        <w:t xml:space="preserve">изучить Влияние выбросов </w:t>
      </w:r>
      <w:r w:rsidRPr="00F54A24">
        <w:rPr>
          <w:rFonts w:ascii="Times New Roman" w:hAnsi="Times New Roman"/>
          <w:sz w:val="28"/>
          <w:szCs w:val="28"/>
        </w:rPr>
        <w:t>ТЭЦ на окружающую среду</w:t>
      </w:r>
      <w:r w:rsidRPr="00E72A93">
        <w:rPr>
          <w:rFonts w:ascii="Times New Roman" w:hAnsi="Times New Roman"/>
          <w:sz w:val="28"/>
          <w:szCs w:val="28"/>
        </w:rPr>
        <w:t>;  уметь рассчитать загрязнение основными загрязнениями.</w:t>
      </w:r>
    </w:p>
    <w:p w:rsidR="000A7364" w:rsidRPr="00E72A93" w:rsidRDefault="000A7364" w:rsidP="009E65A3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E72A93">
        <w:rPr>
          <w:rFonts w:ascii="Times New Roman" w:hAnsi="Times New Roman"/>
          <w:i/>
          <w:sz w:val="28"/>
          <w:szCs w:val="28"/>
        </w:rPr>
        <w:t>План</w:t>
      </w:r>
    </w:p>
    <w:p w:rsidR="000A7364" w:rsidRPr="00E72A93" w:rsidRDefault="000A7364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 xml:space="preserve">1 Экологическая оценка влияния выбросов </w:t>
      </w:r>
      <w:r w:rsidRPr="00F54A24">
        <w:rPr>
          <w:rFonts w:ascii="Times New Roman" w:hAnsi="Times New Roman"/>
          <w:sz w:val="28"/>
          <w:szCs w:val="28"/>
        </w:rPr>
        <w:t>ТЭЦ на окружающую среду</w:t>
      </w:r>
      <w:r w:rsidRPr="00E72A93">
        <w:rPr>
          <w:rFonts w:ascii="Times New Roman" w:hAnsi="Times New Roman"/>
          <w:sz w:val="28"/>
          <w:szCs w:val="28"/>
        </w:rPr>
        <w:t>.</w:t>
      </w:r>
    </w:p>
    <w:p w:rsidR="000A7364" w:rsidRPr="00E72A93" w:rsidRDefault="000A7364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 xml:space="preserve">2 Экономическая оценка влияния выбросов </w:t>
      </w:r>
      <w:r w:rsidRPr="00F54A24">
        <w:rPr>
          <w:rFonts w:ascii="Times New Roman" w:hAnsi="Times New Roman"/>
          <w:sz w:val="28"/>
          <w:szCs w:val="28"/>
        </w:rPr>
        <w:t>ТЭЦ на окружающую среду</w:t>
      </w:r>
      <w:r w:rsidRPr="00E72A93">
        <w:rPr>
          <w:rFonts w:ascii="Times New Roman" w:hAnsi="Times New Roman"/>
          <w:sz w:val="28"/>
          <w:szCs w:val="28"/>
        </w:rPr>
        <w:t>.</w:t>
      </w:r>
    </w:p>
    <w:p w:rsidR="000A7364" w:rsidRPr="00E72A93" w:rsidRDefault="000A7364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 xml:space="preserve">3 Социальная оценка влияния выбросов </w:t>
      </w:r>
      <w:r w:rsidRPr="00F54A24">
        <w:rPr>
          <w:rFonts w:ascii="Times New Roman" w:hAnsi="Times New Roman"/>
          <w:sz w:val="28"/>
          <w:szCs w:val="28"/>
        </w:rPr>
        <w:t>ТЭЦ на окружающую среду</w:t>
      </w:r>
      <w:r w:rsidRPr="00E72A93">
        <w:rPr>
          <w:rFonts w:ascii="Times New Roman" w:hAnsi="Times New Roman"/>
          <w:sz w:val="28"/>
          <w:szCs w:val="28"/>
        </w:rPr>
        <w:t>.</w:t>
      </w:r>
    </w:p>
    <w:p w:rsidR="000A7364" w:rsidRPr="00E72A93" w:rsidRDefault="000A7364" w:rsidP="00483FD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 xml:space="preserve">4 Технологическая оценка влияния выбросов </w:t>
      </w:r>
      <w:r w:rsidRPr="00F54A24">
        <w:rPr>
          <w:rFonts w:ascii="Times New Roman" w:hAnsi="Times New Roman"/>
          <w:sz w:val="28"/>
          <w:szCs w:val="28"/>
        </w:rPr>
        <w:t>ТЭЦ на окружающую среду</w:t>
      </w:r>
      <w:r w:rsidRPr="00E72A93">
        <w:rPr>
          <w:rFonts w:ascii="Times New Roman" w:hAnsi="Times New Roman"/>
          <w:sz w:val="28"/>
          <w:szCs w:val="28"/>
        </w:rPr>
        <w:t>.</w:t>
      </w:r>
    </w:p>
    <w:p w:rsidR="000A7364" w:rsidRDefault="000A7364" w:rsidP="009E65A3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0A7364" w:rsidRDefault="000A7364" w:rsidP="009E65A3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0A7364" w:rsidRPr="00E72A93" w:rsidRDefault="000A7364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i/>
          <w:sz w:val="28"/>
          <w:szCs w:val="28"/>
        </w:rPr>
        <w:t>Контрольные вопросы</w:t>
      </w:r>
    </w:p>
    <w:p w:rsidR="000A7364" w:rsidRPr="00F54A24" w:rsidRDefault="000A7364" w:rsidP="001A74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>1 Что собой представляет экологическая оценка влияния выбросов ТЭЦ</w:t>
      </w:r>
      <w:r w:rsidRPr="00F54A24">
        <w:rPr>
          <w:rFonts w:ascii="Times New Roman" w:hAnsi="Times New Roman"/>
          <w:sz w:val="28"/>
          <w:szCs w:val="28"/>
        </w:rPr>
        <w:t xml:space="preserve"> на</w:t>
      </w:r>
      <w:r w:rsidRPr="00E72A93">
        <w:rPr>
          <w:rFonts w:ascii="Times New Roman" w:hAnsi="Times New Roman"/>
          <w:i/>
          <w:sz w:val="28"/>
          <w:szCs w:val="28"/>
        </w:rPr>
        <w:t xml:space="preserve"> </w:t>
      </w:r>
      <w:r w:rsidRPr="00F54A24">
        <w:rPr>
          <w:rFonts w:ascii="Times New Roman" w:hAnsi="Times New Roman"/>
          <w:sz w:val="28"/>
          <w:szCs w:val="28"/>
        </w:rPr>
        <w:t>окружающую среду?</w:t>
      </w:r>
    </w:p>
    <w:p w:rsidR="000A7364" w:rsidRPr="00F54A24" w:rsidRDefault="000A7364" w:rsidP="001A74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4A24">
        <w:rPr>
          <w:rFonts w:ascii="Times New Roman" w:hAnsi="Times New Roman"/>
          <w:sz w:val="28"/>
          <w:szCs w:val="28"/>
        </w:rPr>
        <w:t>2 Что собой представляет экономическая оценка влияния выбросов ТЭЦ на окружающую среду?</w:t>
      </w:r>
    </w:p>
    <w:p w:rsidR="000A7364" w:rsidRPr="00F54A24" w:rsidRDefault="000A7364" w:rsidP="001A74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4A24">
        <w:rPr>
          <w:rFonts w:ascii="Times New Roman" w:hAnsi="Times New Roman"/>
          <w:sz w:val="28"/>
          <w:szCs w:val="28"/>
        </w:rPr>
        <w:t>3 Что собой представляет социальная оценка влияния выбросов ТЭЦ на окружающую среду?</w:t>
      </w:r>
    </w:p>
    <w:p w:rsidR="000A7364" w:rsidRPr="00F54A24" w:rsidRDefault="000A7364" w:rsidP="001A74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4A24">
        <w:rPr>
          <w:rFonts w:ascii="Times New Roman" w:hAnsi="Times New Roman"/>
          <w:sz w:val="28"/>
          <w:szCs w:val="28"/>
        </w:rPr>
        <w:t>4 Что собой представляет технологическая оценка влияния выбросов ТЭЦ на окружающую среду?</w:t>
      </w:r>
    </w:p>
    <w:p w:rsidR="000A7364" w:rsidRPr="00E72A93" w:rsidRDefault="000A7364" w:rsidP="00104B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i/>
          <w:sz w:val="28"/>
          <w:szCs w:val="28"/>
        </w:rPr>
        <w:t>Литература:</w:t>
      </w:r>
      <w:r w:rsidRPr="00E72A93">
        <w:rPr>
          <w:rFonts w:ascii="Times New Roman" w:hAnsi="Times New Roman"/>
          <w:sz w:val="28"/>
          <w:szCs w:val="28"/>
        </w:rPr>
        <w:t xml:space="preserve"> [1; 3].</w:t>
      </w:r>
    </w:p>
    <w:p w:rsidR="000A7364" w:rsidRPr="00E72A93" w:rsidRDefault="000A7364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7364" w:rsidRPr="00E72A93" w:rsidRDefault="000A7364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7364" w:rsidRPr="00E72A93" w:rsidRDefault="000A7364" w:rsidP="00483FD7">
      <w:pPr>
        <w:pStyle w:val="Heading1"/>
        <w:rPr>
          <w:b w:val="0"/>
          <w:bCs w:val="0"/>
          <w:szCs w:val="28"/>
        </w:rPr>
      </w:pPr>
      <w:r w:rsidRPr="00E72A93">
        <w:rPr>
          <w:bCs w:val="0"/>
          <w:szCs w:val="28"/>
        </w:rPr>
        <w:t xml:space="preserve">№ 4 </w:t>
      </w:r>
      <w:r w:rsidRPr="00E72A93">
        <w:rPr>
          <w:szCs w:val="28"/>
        </w:rPr>
        <w:t>ВОС ТЭЦ на атмосферный воздух, их оценка и контроль</w:t>
      </w:r>
    </w:p>
    <w:p w:rsidR="000A7364" w:rsidRPr="00E72A93" w:rsidRDefault="000A7364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i/>
          <w:sz w:val="28"/>
          <w:szCs w:val="28"/>
        </w:rPr>
        <w:t>Цель:</w:t>
      </w:r>
      <w:r w:rsidRPr="00E72A93">
        <w:rPr>
          <w:rFonts w:ascii="Times New Roman" w:hAnsi="Times New Roman"/>
          <w:sz w:val="28"/>
          <w:szCs w:val="28"/>
        </w:rPr>
        <w:t xml:space="preserve"> познакомиться с воздействиями  ТЭЦ на атмосферный воздух, их оценка и контроль.</w:t>
      </w:r>
    </w:p>
    <w:p w:rsidR="000A7364" w:rsidRPr="00E72A93" w:rsidRDefault="000A7364" w:rsidP="009E65A3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E72A93">
        <w:rPr>
          <w:rFonts w:ascii="Times New Roman" w:hAnsi="Times New Roman"/>
          <w:i/>
          <w:sz w:val="28"/>
          <w:szCs w:val="28"/>
        </w:rPr>
        <w:t>План</w:t>
      </w:r>
    </w:p>
    <w:p w:rsidR="000A7364" w:rsidRPr="00E72A93" w:rsidRDefault="000A7364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>1 Воздействия  ТЭЦ на атмосферный воздух.</w:t>
      </w:r>
    </w:p>
    <w:p w:rsidR="000A7364" w:rsidRPr="00E72A93" w:rsidRDefault="000A7364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>2 Оценка воздействия  ТЭЦ на атмосферный воздух.</w:t>
      </w:r>
    </w:p>
    <w:p w:rsidR="000A7364" w:rsidRPr="00E72A93" w:rsidRDefault="000A7364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 xml:space="preserve">3 Контроль воздействия  ТЭЦ на атмосферный воздух. </w:t>
      </w:r>
    </w:p>
    <w:p w:rsidR="000A7364" w:rsidRPr="00E72A93" w:rsidRDefault="000A7364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i/>
          <w:sz w:val="28"/>
          <w:szCs w:val="28"/>
        </w:rPr>
        <w:t>Контрольные вопросы</w:t>
      </w:r>
    </w:p>
    <w:p w:rsidR="000A7364" w:rsidRPr="00E72A93" w:rsidRDefault="000A7364" w:rsidP="007B0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>1 Какие виды воздействия  ТЭЦ на атмосферный воздух существуют и в чем их отличие?</w:t>
      </w:r>
    </w:p>
    <w:p w:rsidR="000A7364" w:rsidRPr="00E72A93" w:rsidRDefault="000A7364" w:rsidP="007B0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>2 Опишите, как выполняется оценка воздействия  ТЭЦ на атмосферный воздух.</w:t>
      </w:r>
    </w:p>
    <w:p w:rsidR="000A7364" w:rsidRPr="00E72A93" w:rsidRDefault="000A7364" w:rsidP="007B0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 xml:space="preserve">3 Опишите, как выполняется контроль воздействия  ТЭЦ на атмосферный воздух. </w:t>
      </w:r>
    </w:p>
    <w:p w:rsidR="000A7364" w:rsidRPr="00E72A93" w:rsidRDefault="000A7364" w:rsidP="00104B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i/>
          <w:sz w:val="28"/>
          <w:szCs w:val="28"/>
        </w:rPr>
        <w:t>Литература:</w:t>
      </w:r>
      <w:r w:rsidRPr="00E72A93">
        <w:rPr>
          <w:rFonts w:ascii="Times New Roman" w:hAnsi="Times New Roman"/>
          <w:sz w:val="28"/>
          <w:szCs w:val="28"/>
        </w:rPr>
        <w:t xml:space="preserve"> [1; 2; 5].</w:t>
      </w:r>
    </w:p>
    <w:p w:rsidR="000A7364" w:rsidRPr="00E72A93" w:rsidRDefault="000A7364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7364" w:rsidRPr="00E72A93" w:rsidRDefault="000A7364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7364" w:rsidRPr="00E72A93" w:rsidRDefault="000A7364" w:rsidP="00483FD7">
      <w:pPr>
        <w:pStyle w:val="Heading1"/>
        <w:rPr>
          <w:b w:val="0"/>
          <w:bCs w:val="0"/>
          <w:szCs w:val="28"/>
        </w:rPr>
      </w:pPr>
      <w:r w:rsidRPr="00E72A93">
        <w:rPr>
          <w:bCs w:val="0"/>
          <w:szCs w:val="28"/>
        </w:rPr>
        <w:t xml:space="preserve">№ 5 </w:t>
      </w:r>
      <w:r w:rsidRPr="00E72A93">
        <w:rPr>
          <w:szCs w:val="28"/>
        </w:rPr>
        <w:t>ВОС ТЭЦ на водные объекты, их оценка и контроль</w:t>
      </w:r>
    </w:p>
    <w:p w:rsidR="000A7364" w:rsidRPr="00E72A93" w:rsidRDefault="000A7364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i/>
          <w:sz w:val="28"/>
          <w:szCs w:val="28"/>
        </w:rPr>
        <w:t>Цель:</w:t>
      </w:r>
      <w:r w:rsidRPr="00E72A93">
        <w:rPr>
          <w:rFonts w:ascii="Times New Roman" w:hAnsi="Times New Roman"/>
          <w:sz w:val="28"/>
          <w:szCs w:val="28"/>
        </w:rPr>
        <w:t xml:space="preserve"> изучить воздействия  ТЭЦ на водные объекты, их оценка и контроль.</w:t>
      </w:r>
    </w:p>
    <w:p w:rsidR="000A7364" w:rsidRPr="00E72A93" w:rsidRDefault="000A7364" w:rsidP="009E65A3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E72A93">
        <w:rPr>
          <w:rFonts w:ascii="Times New Roman" w:hAnsi="Times New Roman"/>
          <w:i/>
          <w:sz w:val="28"/>
          <w:szCs w:val="28"/>
        </w:rPr>
        <w:t>План</w:t>
      </w:r>
    </w:p>
    <w:p w:rsidR="000A7364" w:rsidRPr="00E72A93" w:rsidRDefault="000A7364" w:rsidP="007B0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>1 Воздействия  ТЭЦ на водные объекты.</w:t>
      </w:r>
    </w:p>
    <w:p w:rsidR="000A7364" w:rsidRPr="00E72A93" w:rsidRDefault="000A7364" w:rsidP="007B0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>2 Оценка воздействия  ТЭЦ на водные объекты.</w:t>
      </w:r>
    </w:p>
    <w:p w:rsidR="000A7364" w:rsidRPr="00E72A93" w:rsidRDefault="000A7364" w:rsidP="007B0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 xml:space="preserve">3 Контроль воздействия  ТЭЦ на водные объекты. </w:t>
      </w:r>
    </w:p>
    <w:p w:rsidR="000A7364" w:rsidRPr="00E72A93" w:rsidRDefault="000A7364" w:rsidP="007B0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i/>
          <w:sz w:val="28"/>
          <w:szCs w:val="28"/>
        </w:rPr>
        <w:t>Контрольные вопросы</w:t>
      </w:r>
    </w:p>
    <w:p w:rsidR="000A7364" w:rsidRPr="00E72A93" w:rsidRDefault="000A7364" w:rsidP="007B0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>1 Какие виды воздействия  ТЭЦ на водные объекты существуют и в чем их отличие?</w:t>
      </w:r>
    </w:p>
    <w:p w:rsidR="000A7364" w:rsidRPr="00E72A93" w:rsidRDefault="000A7364" w:rsidP="007B0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>2 Опишите, как выполняется оценка воздействия  ТЭЦ на водные объекты.</w:t>
      </w:r>
    </w:p>
    <w:p w:rsidR="000A7364" w:rsidRPr="00E72A93" w:rsidRDefault="000A7364" w:rsidP="007B0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 xml:space="preserve">3 Опишите, как выполняется контроль воздействия  ТЭЦ на водные объекты. </w:t>
      </w:r>
    </w:p>
    <w:p w:rsidR="000A7364" w:rsidRPr="00E72A93" w:rsidRDefault="000A7364" w:rsidP="00112B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i/>
          <w:sz w:val="28"/>
          <w:szCs w:val="28"/>
        </w:rPr>
        <w:t>Литература:</w:t>
      </w:r>
      <w:r w:rsidRPr="00E72A93">
        <w:rPr>
          <w:rFonts w:ascii="Times New Roman" w:hAnsi="Times New Roman"/>
          <w:sz w:val="28"/>
          <w:szCs w:val="28"/>
        </w:rPr>
        <w:t xml:space="preserve"> [1; 4; 5].</w:t>
      </w:r>
    </w:p>
    <w:p w:rsidR="000A7364" w:rsidRDefault="000A7364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7364" w:rsidRDefault="000A7364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7364" w:rsidRDefault="000A7364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7364" w:rsidRDefault="000A7364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7364" w:rsidRPr="00E72A93" w:rsidRDefault="000A7364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7364" w:rsidRPr="00E72A93" w:rsidRDefault="000A7364" w:rsidP="00112B97">
      <w:pPr>
        <w:pStyle w:val="Heading1"/>
        <w:rPr>
          <w:b w:val="0"/>
          <w:bCs w:val="0"/>
          <w:szCs w:val="28"/>
        </w:rPr>
      </w:pPr>
      <w:r w:rsidRPr="00E72A93">
        <w:rPr>
          <w:bCs w:val="0"/>
          <w:szCs w:val="28"/>
        </w:rPr>
        <w:t xml:space="preserve">№ 6 </w:t>
      </w:r>
      <w:r w:rsidRPr="00E72A93">
        <w:rPr>
          <w:szCs w:val="28"/>
        </w:rPr>
        <w:t>ВОС ТЭЦ на почвы и ландшафты, их оценка и контроль</w:t>
      </w:r>
    </w:p>
    <w:p w:rsidR="000A7364" w:rsidRPr="00E72A93" w:rsidRDefault="000A7364" w:rsidP="007B0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i/>
          <w:sz w:val="28"/>
          <w:szCs w:val="28"/>
        </w:rPr>
        <w:t>Цель:</w:t>
      </w:r>
      <w:r w:rsidRPr="00E72A93">
        <w:rPr>
          <w:rFonts w:ascii="Times New Roman" w:hAnsi="Times New Roman"/>
          <w:sz w:val="28"/>
          <w:szCs w:val="28"/>
        </w:rPr>
        <w:t xml:space="preserve"> изучить воздействия  ТЭЦ на почвы и ландшафты, их оценка и контроль.</w:t>
      </w:r>
    </w:p>
    <w:p w:rsidR="000A7364" w:rsidRPr="00E72A93" w:rsidRDefault="000A7364" w:rsidP="007B085C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E72A93">
        <w:rPr>
          <w:rFonts w:ascii="Times New Roman" w:hAnsi="Times New Roman"/>
          <w:i/>
          <w:sz w:val="28"/>
          <w:szCs w:val="28"/>
        </w:rPr>
        <w:t>План</w:t>
      </w:r>
    </w:p>
    <w:p w:rsidR="000A7364" w:rsidRPr="00E72A93" w:rsidRDefault="000A7364" w:rsidP="007B0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>1 Воздействия  ТЭЦ на почвы и ландшафты.</w:t>
      </w:r>
    </w:p>
    <w:p w:rsidR="000A7364" w:rsidRPr="00E72A93" w:rsidRDefault="000A7364" w:rsidP="007B0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>2 Оценка воздействия  ТЭЦ на почвы и ландшафты.</w:t>
      </w:r>
    </w:p>
    <w:p w:rsidR="000A7364" w:rsidRPr="00E72A93" w:rsidRDefault="000A7364" w:rsidP="007B0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 xml:space="preserve">3 Контроль воздействия  ТЭЦ на почвы и ландшафты. </w:t>
      </w:r>
    </w:p>
    <w:p w:rsidR="000A7364" w:rsidRPr="00E72A93" w:rsidRDefault="000A7364" w:rsidP="007B0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i/>
          <w:sz w:val="28"/>
          <w:szCs w:val="28"/>
        </w:rPr>
        <w:t>Контрольные вопросы</w:t>
      </w:r>
    </w:p>
    <w:p w:rsidR="000A7364" w:rsidRPr="00E72A93" w:rsidRDefault="000A7364" w:rsidP="007B0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>1 Какие виды воздействия  ТЭЦ на почвы и ландшафты существуют и в чем их отличие?</w:t>
      </w:r>
    </w:p>
    <w:p w:rsidR="000A7364" w:rsidRPr="00E72A93" w:rsidRDefault="000A7364" w:rsidP="007B0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>2 Опишите, как выполняется оценка воздействия  ТЭЦ на почвы и ландшафты.</w:t>
      </w:r>
    </w:p>
    <w:p w:rsidR="000A7364" w:rsidRPr="00E72A93" w:rsidRDefault="000A7364" w:rsidP="007B0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 xml:space="preserve">3 Опишите, как выполняется контроль воздействия  ТЭЦ на почвы и ландшафты. </w:t>
      </w:r>
    </w:p>
    <w:p w:rsidR="000A7364" w:rsidRPr="00E72A93" w:rsidRDefault="000A7364" w:rsidP="007B0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i/>
          <w:sz w:val="28"/>
          <w:szCs w:val="28"/>
        </w:rPr>
        <w:t>Литература:</w:t>
      </w:r>
      <w:r w:rsidRPr="00E72A93">
        <w:rPr>
          <w:rFonts w:ascii="Times New Roman" w:hAnsi="Times New Roman"/>
          <w:sz w:val="28"/>
          <w:szCs w:val="28"/>
        </w:rPr>
        <w:t xml:space="preserve"> [1; 4; 5].</w:t>
      </w:r>
    </w:p>
    <w:p w:rsidR="000A7364" w:rsidRDefault="000A7364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7364" w:rsidRPr="00E72A93" w:rsidRDefault="000A7364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7364" w:rsidRPr="00E72A93" w:rsidRDefault="000A7364" w:rsidP="00483FD7">
      <w:pPr>
        <w:pStyle w:val="Heading1"/>
        <w:rPr>
          <w:bCs w:val="0"/>
          <w:szCs w:val="28"/>
        </w:rPr>
      </w:pPr>
      <w:r w:rsidRPr="00E72A93">
        <w:rPr>
          <w:bCs w:val="0"/>
          <w:szCs w:val="28"/>
        </w:rPr>
        <w:t>№ 7</w:t>
      </w:r>
      <w:r w:rsidRPr="00E72A93">
        <w:rPr>
          <w:szCs w:val="28"/>
        </w:rPr>
        <w:t xml:space="preserve"> ЛЭП и их влияние на ОС</w:t>
      </w:r>
    </w:p>
    <w:p w:rsidR="000A7364" w:rsidRPr="00E72A93" w:rsidRDefault="000A7364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i/>
          <w:sz w:val="28"/>
          <w:szCs w:val="28"/>
        </w:rPr>
        <w:t>Цель:</w:t>
      </w:r>
      <w:r w:rsidRPr="00E72A93">
        <w:rPr>
          <w:rFonts w:ascii="Times New Roman" w:hAnsi="Times New Roman"/>
          <w:sz w:val="28"/>
          <w:szCs w:val="28"/>
        </w:rPr>
        <w:t xml:space="preserve"> изучить влияние линий электропередач (ЛЭП) на окружающую среду.</w:t>
      </w:r>
    </w:p>
    <w:p w:rsidR="000A7364" w:rsidRPr="00E72A93" w:rsidRDefault="000A7364" w:rsidP="009E65A3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E72A93">
        <w:rPr>
          <w:rFonts w:ascii="Times New Roman" w:hAnsi="Times New Roman"/>
          <w:i/>
          <w:sz w:val="28"/>
          <w:szCs w:val="28"/>
        </w:rPr>
        <w:t>План</w:t>
      </w:r>
    </w:p>
    <w:p w:rsidR="000A7364" w:rsidRPr="00E72A93" w:rsidRDefault="000A7364" w:rsidP="003016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>1 Электромагнитное влияние линий электропередач (ЛЭП) на окружающую среду.</w:t>
      </w:r>
    </w:p>
    <w:p w:rsidR="000A7364" w:rsidRPr="00E72A93" w:rsidRDefault="000A7364" w:rsidP="003016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>2 Влияние линий электропередач (ЛЭП) на почвы и ландшафт.</w:t>
      </w:r>
    </w:p>
    <w:p w:rsidR="000A7364" w:rsidRPr="00E72A93" w:rsidRDefault="000A7364" w:rsidP="007B0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>3 Влияние линий электропередач (ЛЭП) на растительный и животный мир.</w:t>
      </w:r>
    </w:p>
    <w:p w:rsidR="000A7364" w:rsidRPr="00E72A93" w:rsidRDefault="000A7364" w:rsidP="003016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i/>
          <w:sz w:val="28"/>
          <w:szCs w:val="28"/>
        </w:rPr>
        <w:t>Контрольные вопросы</w:t>
      </w:r>
    </w:p>
    <w:p w:rsidR="000A7364" w:rsidRPr="00E72A93" w:rsidRDefault="000A7364" w:rsidP="007B0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>1 В чем состоит электромагнитное влияние линий электропередач (ЛЭП) на окружающую среду?</w:t>
      </w:r>
    </w:p>
    <w:p w:rsidR="000A7364" w:rsidRPr="00E72A93" w:rsidRDefault="000A7364" w:rsidP="007B0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>2 Каким образом линии  электропередач (ЛЭП) влияют на почвы и ландшафт?</w:t>
      </w:r>
    </w:p>
    <w:p w:rsidR="000A7364" w:rsidRPr="00E72A93" w:rsidRDefault="000A7364" w:rsidP="007B0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>3 Каким образом линии  электропередач (ЛЭП) влияют на растительный и животный мир?</w:t>
      </w:r>
    </w:p>
    <w:p w:rsidR="000A7364" w:rsidRPr="00E72A93" w:rsidRDefault="000A7364" w:rsidP="00112B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i/>
          <w:sz w:val="28"/>
          <w:szCs w:val="28"/>
        </w:rPr>
        <w:t>Литература:</w:t>
      </w:r>
      <w:r w:rsidRPr="00E72A93">
        <w:rPr>
          <w:rFonts w:ascii="Times New Roman" w:hAnsi="Times New Roman"/>
          <w:sz w:val="28"/>
          <w:szCs w:val="28"/>
        </w:rPr>
        <w:t xml:space="preserve"> [1; 4; 5].</w:t>
      </w:r>
    </w:p>
    <w:p w:rsidR="000A7364" w:rsidRDefault="000A7364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7364" w:rsidRPr="00E72A93" w:rsidRDefault="000A7364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7364" w:rsidRPr="00E72A93" w:rsidRDefault="000A7364" w:rsidP="00112B97">
      <w:pPr>
        <w:pStyle w:val="Heading1"/>
        <w:rPr>
          <w:szCs w:val="28"/>
        </w:rPr>
      </w:pPr>
      <w:r w:rsidRPr="00E72A93">
        <w:rPr>
          <w:bCs w:val="0"/>
          <w:szCs w:val="28"/>
        </w:rPr>
        <w:t xml:space="preserve">№ 8 </w:t>
      </w:r>
      <w:r w:rsidRPr="00E72A93">
        <w:rPr>
          <w:szCs w:val="28"/>
        </w:rPr>
        <w:t>Воздействие ТЭС и ЛЭП на здоровье населения</w:t>
      </w:r>
    </w:p>
    <w:p w:rsidR="000A7364" w:rsidRPr="00E72A93" w:rsidRDefault="000A7364" w:rsidP="001935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i/>
          <w:sz w:val="28"/>
          <w:szCs w:val="28"/>
        </w:rPr>
        <w:t>Цель:</w:t>
      </w:r>
      <w:r w:rsidRPr="00E72A93">
        <w:rPr>
          <w:rFonts w:ascii="Times New Roman" w:hAnsi="Times New Roman"/>
          <w:sz w:val="28"/>
          <w:szCs w:val="28"/>
        </w:rPr>
        <w:t xml:space="preserve"> изучить воздействие ТЭС и ЛЭП на здоровье населения.</w:t>
      </w:r>
    </w:p>
    <w:p w:rsidR="000A7364" w:rsidRPr="00E72A93" w:rsidRDefault="000A7364" w:rsidP="001935FE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E72A93">
        <w:rPr>
          <w:rFonts w:ascii="Times New Roman" w:hAnsi="Times New Roman"/>
          <w:i/>
          <w:sz w:val="28"/>
          <w:szCs w:val="28"/>
        </w:rPr>
        <w:t>План</w:t>
      </w:r>
    </w:p>
    <w:p w:rsidR="000A7364" w:rsidRPr="00E72A93" w:rsidRDefault="000A7364" w:rsidP="001935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>1 Здоровье населения.</w:t>
      </w:r>
    </w:p>
    <w:p w:rsidR="000A7364" w:rsidRPr="00E72A93" w:rsidRDefault="000A7364" w:rsidP="001935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</w:rPr>
        <w:t>В</w:t>
      </w:r>
      <w:r w:rsidRPr="00E72A93">
        <w:rPr>
          <w:rFonts w:ascii="Times New Roman" w:hAnsi="Times New Roman"/>
          <w:sz w:val="28"/>
          <w:szCs w:val="28"/>
        </w:rPr>
        <w:t xml:space="preserve">оздействие ТЭС на здоровье населения </w:t>
      </w:r>
    </w:p>
    <w:p w:rsidR="000A7364" w:rsidRPr="00E72A93" w:rsidRDefault="000A7364" w:rsidP="001935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 xml:space="preserve">3 </w:t>
      </w:r>
      <w:r>
        <w:rPr>
          <w:rFonts w:ascii="Times New Roman" w:hAnsi="Times New Roman"/>
          <w:sz w:val="28"/>
          <w:szCs w:val="28"/>
        </w:rPr>
        <w:t>В</w:t>
      </w:r>
      <w:r w:rsidRPr="00E72A93">
        <w:rPr>
          <w:rFonts w:ascii="Times New Roman" w:hAnsi="Times New Roman"/>
          <w:sz w:val="28"/>
          <w:szCs w:val="28"/>
        </w:rPr>
        <w:t>оздействие ЛЭП на здоровье населения.</w:t>
      </w:r>
    </w:p>
    <w:p w:rsidR="000A7364" w:rsidRPr="00E72A93" w:rsidRDefault="000A7364" w:rsidP="001935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i/>
          <w:sz w:val="28"/>
          <w:szCs w:val="28"/>
        </w:rPr>
        <w:t>Контрольные вопросы</w:t>
      </w:r>
    </w:p>
    <w:p w:rsidR="000A7364" w:rsidRPr="00E72A93" w:rsidRDefault="000A7364" w:rsidP="001935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>1 Что называется здоровьем?</w:t>
      </w:r>
    </w:p>
    <w:p w:rsidR="000A7364" w:rsidRPr="00E72A93" w:rsidRDefault="000A7364" w:rsidP="001935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>2 Каким образом ТЭС воздействуют на здоровье населения?</w:t>
      </w:r>
    </w:p>
    <w:p w:rsidR="000A7364" w:rsidRPr="00E72A93" w:rsidRDefault="000A7364" w:rsidP="001935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>3  Каким образом ЛЭП воздействуют на здоровье населения?</w:t>
      </w:r>
    </w:p>
    <w:p w:rsidR="000A7364" w:rsidRPr="00E72A93" w:rsidRDefault="000A7364" w:rsidP="001935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i/>
          <w:sz w:val="28"/>
          <w:szCs w:val="28"/>
        </w:rPr>
        <w:t>Литература:</w:t>
      </w:r>
      <w:r w:rsidRPr="00E72A93">
        <w:rPr>
          <w:rFonts w:ascii="Times New Roman" w:hAnsi="Times New Roman"/>
          <w:sz w:val="28"/>
          <w:szCs w:val="28"/>
        </w:rPr>
        <w:t xml:space="preserve"> [1; 4; 5].</w:t>
      </w:r>
    </w:p>
    <w:p w:rsidR="000A7364" w:rsidRPr="00E72A93" w:rsidRDefault="000A7364" w:rsidP="001935FE">
      <w:pPr>
        <w:rPr>
          <w:rFonts w:ascii="Times New Roman" w:hAnsi="Times New Roman"/>
          <w:sz w:val="28"/>
          <w:szCs w:val="28"/>
        </w:rPr>
      </w:pPr>
    </w:p>
    <w:p w:rsidR="000A7364" w:rsidRPr="00E72A93" w:rsidRDefault="000A7364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7364" w:rsidRPr="00E72A93" w:rsidRDefault="000A7364" w:rsidP="00483FD7">
      <w:pPr>
        <w:pStyle w:val="Heading1"/>
        <w:rPr>
          <w:bCs w:val="0"/>
          <w:szCs w:val="28"/>
        </w:rPr>
      </w:pPr>
      <w:r w:rsidRPr="00E72A93">
        <w:rPr>
          <w:bCs w:val="0"/>
          <w:szCs w:val="28"/>
        </w:rPr>
        <w:t xml:space="preserve">№ 9 </w:t>
      </w:r>
      <w:r w:rsidRPr="00E72A93">
        <w:rPr>
          <w:szCs w:val="28"/>
        </w:rPr>
        <w:t xml:space="preserve">ВОС </w:t>
      </w:r>
      <w:r>
        <w:rPr>
          <w:szCs w:val="28"/>
        </w:rPr>
        <w:t xml:space="preserve">ГЭС и </w:t>
      </w:r>
      <w:r w:rsidRPr="00E72A93">
        <w:rPr>
          <w:szCs w:val="28"/>
        </w:rPr>
        <w:t>ГРЭС</w:t>
      </w:r>
    </w:p>
    <w:p w:rsidR="000A7364" w:rsidRPr="00E72A93" w:rsidRDefault="000A7364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i/>
          <w:sz w:val="28"/>
          <w:szCs w:val="28"/>
        </w:rPr>
        <w:t xml:space="preserve">Цель: </w:t>
      </w:r>
      <w:r w:rsidRPr="00E72A93">
        <w:rPr>
          <w:rFonts w:ascii="Times New Roman" w:hAnsi="Times New Roman"/>
          <w:sz w:val="28"/>
          <w:szCs w:val="28"/>
        </w:rPr>
        <w:t>познакомиться с воздействием ГРЭС  на окружающую среду.</w:t>
      </w:r>
    </w:p>
    <w:p w:rsidR="000A7364" w:rsidRPr="00E72A93" w:rsidRDefault="000A7364" w:rsidP="009E65A3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E72A93">
        <w:rPr>
          <w:rFonts w:ascii="Times New Roman" w:hAnsi="Times New Roman"/>
          <w:i/>
          <w:sz w:val="28"/>
          <w:szCs w:val="28"/>
        </w:rPr>
        <w:t>План</w:t>
      </w:r>
    </w:p>
    <w:p w:rsidR="000A7364" w:rsidRPr="00E72A93" w:rsidRDefault="000A7364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 xml:space="preserve">1 Воздействие </w:t>
      </w:r>
      <w:r>
        <w:rPr>
          <w:rFonts w:ascii="Times New Roman" w:hAnsi="Times New Roman"/>
          <w:sz w:val="28"/>
          <w:szCs w:val="28"/>
        </w:rPr>
        <w:t xml:space="preserve">ГЭС и </w:t>
      </w:r>
      <w:r w:rsidRPr="00E72A93">
        <w:rPr>
          <w:rFonts w:ascii="Times New Roman" w:hAnsi="Times New Roman"/>
          <w:sz w:val="28"/>
          <w:szCs w:val="28"/>
        </w:rPr>
        <w:t xml:space="preserve">ГРЭС  на микроклимат. </w:t>
      </w:r>
    </w:p>
    <w:p w:rsidR="000A7364" w:rsidRPr="00E72A93" w:rsidRDefault="000A7364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 xml:space="preserve">2 Воздействие </w:t>
      </w:r>
      <w:r>
        <w:rPr>
          <w:rFonts w:ascii="Times New Roman" w:hAnsi="Times New Roman"/>
          <w:sz w:val="28"/>
          <w:szCs w:val="28"/>
        </w:rPr>
        <w:t>ГЭС и</w:t>
      </w:r>
      <w:r w:rsidRPr="00E72A93">
        <w:rPr>
          <w:rFonts w:ascii="Times New Roman" w:hAnsi="Times New Roman"/>
          <w:sz w:val="28"/>
          <w:szCs w:val="28"/>
        </w:rPr>
        <w:t xml:space="preserve"> ГРЭС  на почвы и ландшафт прилегающей территории.</w:t>
      </w:r>
    </w:p>
    <w:p w:rsidR="000A7364" w:rsidRPr="00E72A93" w:rsidRDefault="000A7364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 xml:space="preserve">3 Воздействие </w:t>
      </w:r>
      <w:r>
        <w:rPr>
          <w:rFonts w:ascii="Times New Roman" w:hAnsi="Times New Roman"/>
          <w:sz w:val="28"/>
          <w:szCs w:val="28"/>
        </w:rPr>
        <w:t>ГЭС и</w:t>
      </w:r>
      <w:r w:rsidRPr="00E72A93">
        <w:rPr>
          <w:rFonts w:ascii="Times New Roman" w:hAnsi="Times New Roman"/>
          <w:sz w:val="28"/>
          <w:szCs w:val="28"/>
        </w:rPr>
        <w:t xml:space="preserve"> ГРЭС  на гидробионтов.</w:t>
      </w:r>
    </w:p>
    <w:p w:rsidR="000A7364" w:rsidRPr="00E72A93" w:rsidRDefault="000A7364" w:rsidP="009E65A3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E72A93">
        <w:rPr>
          <w:rFonts w:ascii="Times New Roman" w:hAnsi="Times New Roman"/>
          <w:i/>
          <w:sz w:val="28"/>
          <w:szCs w:val="28"/>
        </w:rPr>
        <w:t>Контрольные вопросы</w:t>
      </w:r>
    </w:p>
    <w:p w:rsidR="000A7364" w:rsidRPr="00E72A93" w:rsidRDefault="000A7364" w:rsidP="001935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 xml:space="preserve">1 Опишите  воздействие ГРЭС  на микроклимат. </w:t>
      </w:r>
    </w:p>
    <w:p w:rsidR="000A7364" w:rsidRPr="00E72A93" w:rsidRDefault="000A7364" w:rsidP="001935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>2 Опишите  воздействие ГРЭС  на почвы и ландшафт прилегающей территории.</w:t>
      </w:r>
    </w:p>
    <w:p w:rsidR="000A7364" w:rsidRPr="00E72A93" w:rsidRDefault="000A7364" w:rsidP="001935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>3 Опишите  воздействие ГРЭС  на гидробионтов.</w:t>
      </w:r>
    </w:p>
    <w:p w:rsidR="000A7364" w:rsidRPr="00E72A93" w:rsidRDefault="000A7364" w:rsidP="00112B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i/>
          <w:sz w:val="28"/>
          <w:szCs w:val="28"/>
        </w:rPr>
        <w:t>Литература:</w:t>
      </w:r>
      <w:r w:rsidRPr="00E72A93">
        <w:rPr>
          <w:rFonts w:ascii="Times New Roman" w:hAnsi="Times New Roman"/>
          <w:sz w:val="28"/>
          <w:szCs w:val="28"/>
        </w:rPr>
        <w:t xml:space="preserve"> [1; 4; 5].</w:t>
      </w:r>
    </w:p>
    <w:p w:rsidR="000A7364" w:rsidRPr="00E72A93" w:rsidRDefault="000A7364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7364" w:rsidRPr="00E72A93" w:rsidRDefault="000A7364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7364" w:rsidRDefault="000A7364" w:rsidP="00483FD7">
      <w:pPr>
        <w:pStyle w:val="Heading1"/>
        <w:rPr>
          <w:szCs w:val="28"/>
        </w:rPr>
      </w:pPr>
      <w:r w:rsidRPr="00E72A93">
        <w:rPr>
          <w:bCs w:val="0"/>
          <w:szCs w:val="28"/>
        </w:rPr>
        <w:t xml:space="preserve">№ 10 </w:t>
      </w:r>
      <w:r w:rsidRPr="00E72A93">
        <w:rPr>
          <w:szCs w:val="28"/>
        </w:rPr>
        <w:t>ВОС</w:t>
      </w:r>
      <w:r>
        <w:rPr>
          <w:szCs w:val="28"/>
        </w:rPr>
        <w:t xml:space="preserve"> АЭС </w:t>
      </w:r>
    </w:p>
    <w:p w:rsidR="000A7364" w:rsidRPr="00E72A93" w:rsidRDefault="000A7364" w:rsidP="00754B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i/>
          <w:sz w:val="28"/>
          <w:szCs w:val="28"/>
        </w:rPr>
        <w:t xml:space="preserve">Цель: </w:t>
      </w:r>
      <w:r w:rsidRPr="00E72A93">
        <w:rPr>
          <w:rFonts w:ascii="Times New Roman" w:hAnsi="Times New Roman"/>
          <w:sz w:val="28"/>
          <w:szCs w:val="28"/>
        </w:rPr>
        <w:t xml:space="preserve">познакомиться с воздействием </w:t>
      </w:r>
      <w:r>
        <w:rPr>
          <w:rFonts w:ascii="Times New Roman" w:hAnsi="Times New Roman"/>
          <w:sz w:val="28"/>
          <w:szCs w:val="28"/>
        </w:rPr>
        <w:t>атомных электростанций (АЭС)</w:t>
      </w:r>
      <w:r w:rsidRPr="00E72A93">
        <w:rPr>
          <w:rFonts w:ascii="Times New Roman" w:hAnsi="Times New Roman"/>
          <w:sz w:val="28"/>
          <w:szCs w:val="28"/>
        </w:rPr>
        <w:t xml:space="preserve"> на окружающую среду.</w:t>
      </w:r>
    </w:p>
    <w:p w:rsidR="000A7364" w:rsidRPr="00E72A93" w:rsidRDefault="000A7364" w:rsidP="00754BF8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E72A93">
        <w:rPr>
          <w:rFonts w:ascii="Times New Roman" w:hAnsi="Times New Roman"/>
          <w:i/>
          <w:sz w:val="28"/>
          <w:szCs w:val="28"/>
        </w:rPr>
        <w:t>План</w:t>
      </w:r>
    </w:p>
    <w:p w:rsidR="000A7364" w:rsidRPr="00E72A93" w:rsidRDefault="000A7364" w:rsidP="00754B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 xml:space="preserve">1 Воздействие </w:t>
      </w:r>
      <w:r>
        <w:rPr>
          <w:rFonts w:ascii="Times New Roman" w:hAnsi="Times New Roman"/>
          <w:sz w:val="28"/>
          <w:szCs w:val="28"/>
        </w:rPr>
        <w:t>АЭС</w:t>
      </w:r>
      <w:r w:rsidRPr="00E72A93">
        <w:rPr>
          <w:rFonts w:ascii="Times New Roman" w:hAnsi="Times New Roman"/>
          <w:sz w:val="28"/>
          <w:szCs w:val="28"/>
        </w:rPr>
        <w:t xml:space="preserve"> на микроклимат</w:t>
      </w:r>
      <w:r>
        <w:rPr>
          <w:rFonts w:ascii="Times New Roman" w:hAnsi="Times New Roman"/>
          <w:sz w:val="28"/>
          <w:szCs w:val="28"/>
        </w:rPr>
        <w:t>, атмосферный воздух</w:t>
      </w:r>
      <w:r w:rsidRPr="00E72A93">
        <w:rPr>
          <w:rFonts w:ascii="Times New Roman" w:hAnsi="Times New Roman"/>
          <w:sz w:val="28"/>
          <w:szCs w:val="28"/>
        </w:rPr>
        <w:t xml:space="preserve">. </w:t>
      </w:r>
    </w:p>
    <w:p w:rsidR="000A7364" w:rsidRPr="00E72A93" w:rsidRDefault="000A7364" w:rsidP="00754B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 xml:space="preserve">2 Воздействие </w:t>
      </w:r>
      <w:r>
        <w:rPr>
          <w:rFonts w:ascii="Times New Roman" w:hAnsi="Times New Roman"/>
          <w:sz w:val="28"/>
          <w:szCs w:val="28"/>
        </w:rPr>
        <w:t>АЭС</w:t>
      </w:r>
      <w:r w:rsidRPr="00E72A93">
        <w:rPr>
          <w:rFonts w:ascii="Times New Roman" w:hAnsi="Times New Roman"/>
          <w:sz w:val="28"/>
          <w:szCs w:val="28"/>
        </w:rPr>
        <w:t xml:space="preserve"> на ландшафт прилегающей территории.</w:t>
      </w:r>
    </w:p>
    <w:p w:rsidR="000A7364" w:rsidRPr="00E72A93" w:rsidRDefault="000A7364" w:rsidP="00754B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 xml:space="preserve">3 Воздействие </w:t>
      </w:r>
      <w:r>
        <w:rPr>
          <w:rFonts w:ascii="Times New Roman" w:hAnsi="Times New Roman"/>
          <w:sz w:val="28"/>
          <w:szCs w:val="28"/>
        </w:rPr>
        <w:t>АЭС</w:t>
      </w:r>
      <w:r w:rsidRPr="00E72A93">
        <w:rPr>
          <w:rFonts w:ascii="Times New Roman" w:hAnsi="Times New Roman"/>
          <w:sz w:val="28"/>
          <w:szCs w:val="28"/>
        </w:rPr>
        <w:t xml:space="preserve"> на</w:t>
      </w:r>
      <w:r>
        <w:rPr>
          <w:rFonts w:ascii="Times New Roman" w:hAnsi="Times New Roman"/>
          <w:sz w:val="28"/>
          <w:szCs w:val="28"/>
        </w:rPr>
        <w:t xml:space="preserve"> водные объекты</w:t>
      </w:r>
      <w:r w:rsidRPr="00E72A93">
        <w:rPr>
          <w:rFonts w:ascii="Times New Roman" w:hAnsi="Times New Roman"/>
          <w:sz w:val="28"/>
          <w:szCs w:val="28"/>
        </w:rPr>
        <w:t>.</w:t>
      </w:r>
    </w:p>
    <w:p w:rsidR="000A7364" w:rsidRPr="00E72A93" w:rsidRDefault="000A7364" w:rsidP="00754B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 xml:space="preserve">4 Воздействие </w:t>
      </w:r>
      <w:r>
        <w:rPr>
          <w:rFonts w:ascii="Times New Roman" w:hAnsi="Times New Roman"/>
          <w:sz w:val="28"/>
          <w:szCs w:val="28"/>
        </w:rPr>
        <w:t>АЭС</w:t>
      </w:r>
      <w:r w:rsidRPr="00E72A93">
        <w:rPr>
          <w:rFonts w:ascii="Times New Roman" w:hAnsi="Times New Roman"/>
          <w:sz w:val="28"/>
          <w:szCs w:val="28"/>
        </w:rPr>
        <w:t xml:space="preserve"> на</w:t>
      </w:r>
      <w:r>
        <w:rPr>
          <w:rFonts w:ascii="Times New Roman" w:hAnsi="Times New Roman"/>
          <w:sz w:val="28"/>
          <w:szCs w:val="28"/>
        </w:rPr>
        <w:t xml:space="preserve"> здоровье человека</w:t>
      </w:r>
      <w:r w:rsidRPr="00E72A93">
        <w:rPr>
          <w:rFonts w:ascii="Times New Roman" w:hAnsi="Times New Roman"/>
          <w:sz w:val="28"/>
          <w:szCs w:val="28"/>
        </w:rPr>
        <w:t>.</w:t>
      </w:r>
    </w:p>
    <w:p w:rsidR="000A7364" w:rsidRPr="00E72A93" w:rsidRDefault="000A7364" w:rsidP="00754BF8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E72A93">
        <w:rPr>
          <w:rFonts w:ascii="Times New Roman" w:hAnsi="Times New Roman"/>
          <w:i/>
          <w:sz w:val="28"/>
          <w:szCs w:val="28"/>
        </w:rPr>
        <w:t>Контрольные вопросы</w:t>
      </w:r>
    </w:p>
    <w:p w:rsidR="000A7364" w:rsidRPr="00E72A93" w:rsidRDefault="000A7364" w:rsidP="00754B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 xml:space="preserve">1 Опишите  воздействие </w:t>
      </w:r>
      <w:r>
        <w:rPr>
          <w:rFonts w:ascii="Times New Roman" w:hAnsi="Times New Roman"/>
          <w:sz w:val="28"/>
          <w:szCs w:val="28"/>
        </w:rPr>
        <w:t>АЭС</w:t>
      </w:r>
      <w:r w:rsidRPr="00E72A93">
        <w:rPr>
          <w:rFonts w:ascii="Times New Roman" w:hAnsi="Times New Roman"/>
          <w:sz w:val="28"/>
          <w:szCs w:val="28"/>
        </w:rPr>
        <w:t xml:space="preserve"> на микроклимат</w:t>
      </w:r>
      <w:r>
        <w:rPr>
          <w:rFonts w:ascii="Times New Roman" w:hAnsi="Times New Roman"/>
          <w:sz w:val="28"/>
          <w:szCs w:val="28"/>
        </w:rPr>
        <w:t>, атмосферный воздух</w:t>
      </w:r>
      <w:r w:rsidRPr="00E72A93">
        <w:rPr>
          <w:rFonts w:ascii="Times New Roman" w:hAnsi="Times New Roman"/>
          <w:sz w:val="28"/>
          <w:szCs w:val="28"/>
        </w:rPr>
        <w:t xml:space="preserve">. </w:t>
      </w:r>
    </w:p>
    <w:p w:rsidR="000A7364" w:rsidRPr="00E72A93" w:rsidRDefault="000A7364" w:rsidP="00754B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 xml:space="preserve">2 Опишите  воздействие </w:t>
      </w:r>
      <w:r>
        <w:rPr>
          <w:rFonts w:ascii="Times New Roman" w:hAnsi="Times New Roman"/>
          <w:sz w:val="28"/>
          <w:szCs w:val="28"/>
        </w:rPr>
        <w:t>АЭС</w:t>
      </w:r>
      <w:r w:rsidRPr="00E72A93">
        <w:rPr>
          <w:rFonts w:ascii="Times New Roman" w:hAnsi="Times New Roman"/>
          <w:sz w:val="28"/>
          <w:szCs w:val="28"/>
        </w:rPr>
        <w:t xml:space="preserve"> на ландшафт прилегающей территории.</w:t>
      </w:r>
    </w:p>
    <w:p w:rsidR="000A7364" w:rsidRPr="00E72A93" w:rsidRDefault="000A7364" w:rsidP="00754B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 xml:space="preserve">3 Опишите  воздействие </w:t>
      </w:r>
      <w:r>
        <w:rPr>
          <w:rFonts w:ascii="Times New Roman" w:hAnsi="Times New Roman"/>
          <w:sz w:val="28"/>
          <w:szCs w:val="28"/>
        </w:rPr>
        <w:t>АЭС</w:t>
      </w:r>
      <w:r w:rsidRPr="00E72A93">
        <w:rPr>
          <w:rFonts w:ascii="Times New Roman" w:hAnsi="Times New Roman"/>
          <w:sz w:val="28"/>
          <w:szCs w:val="28"/>
        </w:rPr>
        <w:t xml:space="preserve"> на</w:t>
      </w:r>
      <w:r>
        <w:rPr>
          <w:rFonts w:ascii="Times New Roman" w:hAnsi="Times New Roman"/>
          <w:sz w:val="28"/>
          <w:szCs w:val="28"/>
        </w:rPr>
        <w:t xml:space="preserve"> водные объекты</w:t>
      </w:r>
      <w:r w:rsidRPr="00E72A93">
        <w:rPr>
          <w:rFonts w:ascii="Times New Roman" w:hAnsi="Times New Roman"/>
          <w:sz w:val="28"/>
          <w:szCs w:val="28"/>
        </w:rPr>
        <w:t xml:space="preserve">. </w:t>
      </w:r>
    </w:p>
    <w:p w:rsidR="000A7364" w:rsidRPr="00E72A93" w:rsidRDefault="000A7364" w:rsidP="00754B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 xml:space="preserve">4 Опишите  </w:t>
      </w:r>
      <w:r>
        <w:rPr>
          <w:rFonts w:ascii="Times New Roman" w:hAnsi="Times New Roman"/>
          <w:sz w:val="28"/>
          <w:szCs w:val="28"/>
        </w:rPr>
        <w:t>АЭС</w:t>
      </w:r>
      <w:r w:rsidRPr="00E72A93">
        <w:rPr>
          <w:rFonts w:ascii="Times New Roman" w:hAnsi="Times New Roman"/>
          <w:sz w:val="28"/>
          <w:szCs w:val="28"/>
        </w:rPr>
        <w:t xml:space="preserve"> на</w:t>
      </w:r>
      <w:r>
        <w:rPr>
          <w:rFonts w:ascii="Times New Roman" w:hAnsi="Times New Roman"/>
          <w:sz w:val="28"/>
          <w:szCs w:val="28"/>
        </w:rPr>
        <w:t xml:space="preserve"> здоровье человека</w:t>
      </w:r>
    </w:p>
    <w:p w:rsidR="000A7364" w:rsidRPr="00E72A93" w:rsidRDefault="000A7364" w:rsidP="00754B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i/>
          <w:sz w:val="28"/>
          <w:szCs w:val="28"/>
        </w:rPr>
        <w:t>Литература:</w:t>
      </w:r>
      <w:r w:rsidRPr="00E72A93">
        <w:rPr>
          <w:rFonts w:ascii="Times New Roman" w:hAnsi="Times New Roman"/>
          <w:sz w:val="28"/>
          <w:szCs w:val="28"/>
        </w:rPr>
        <w:t xml:space="preserve"> [1; 4; 5].</w:t>
      </w:r>
    </w:p>
    <w:p w:rsidR="000A7364" w:rsidRPr="00754BF8" w:rsidRDefault="000A7364" w:rsidP="00754BF8"/>
    <w:p w:rsidR="000A7364" w:rsidRPr="00E72A93" w:rsidRDefault="000A7364" w:rsidP="00483FD7">
      <w:pPr>
        <w:pStyle w:val="Heading1"/>
        <w:rPr>
          <w:bCs w:val="0"/>
          <w:szCs w:val="28"/>
        </w:rPr>
      </w:pPr>
      <w:r w:rsidRPr="00E72A93">
        <w:rPr>
          <w:bCs w:val="0"/>
          <w:szCs w:val="28"/>
        </w:rPr>
        <w:t xml:space="preserve">№ 11 </w:t>
      </w:r>
      <w:r w:rsidRPr="00E72A93">
        <w:rPr>
          <w:szCs w:val="28"/>
        </w:rPr>
        <w:t>ВОС ветроэнергетических установок</w:t>
      </w:r>
    </w:p>
    <w:p w:rsidR="000A7364" w:rsidRPr="00E72A93" w:rsidRDefault="000A7364" w:rsidP="001935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i/>
          <w:sz w:val="28"/>
          <w:szCs w:val="28"/>
        </w:rPr>
        <w:t xml:space="preserve">Цель: </w:t>
      </w:r>
      <w:r w:rsidRPr="00E72A93">
        <w:rPr>
          <w:rFonts w:ascii="Times New Roman" w:hAnsi="Times New Roman"/>
          <w:sz w:val="28"/>
          <w:szCs w:val="28"/>
        </w:rPr>
        <w:t>познакомиться с воздействием ветроэнергетических установок (ВЭУ)  на окружающую среду.</w:t>
      </w:r>
    </w:p>
    <w:p w:rsidR="000A7364" w:rsidRPr="00E72A93" w:rsidRDefault="000A7364" w:rsidP="001935FE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E72A93">
        <w:rPr>
          <w:rFonts w:ascii="Times New Roman" w:hAnsi="Times New Roman"/>
          <w:i/>
          <w:sz w:val="28"/>
          <w:szCs w:val="28"/>
        </w:rPr>
        <w:t>План</w:t>
      </w:r>
    </w:p>
    <w:p w:rsidR="000A7364" w:rsidRPr="00E72A93" w:rsidRDefault="000A7364" w:rsidP="001935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 xml:space="preserve">1 Воздействие ВЭУ на микроклимат. </w:t>
      </w:r>
    </w:p>
    <w:p w:rsidR="000A7364" w:rsidRPr="00E72A93" w:rsidRDefault="000A7364" w:rsidP="001935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>2 Воздействие ВЭУ  на ландшафт прилегающей территории.</w:t>
      </w:r>
    </w:p>
    <w:p w:rsidR="000A7364" w:rsidRPr="00E72A93" w:rsidRDefault="000A7364" w:rsidP="001935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>3 Шумовое воздействие ВЭУ.</w:t>
      </w:r>
    </w:p>
    <w:p w:rsidR="000A7364" w:rsidRPr="00E72A93" w:rsidRDefault="000A7364" w:rsidP="001935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>4 Воздействие ВЭУ  на птиц.</w:t>
      </w:r>
    </w:p>
    <w:p w:rsidR="000A7364" w:rsidRPr="00E72A93" w:rsidRDefault="000A7364" w:rsidP="001935FE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E72A93">
        <w:rPr>
          <w:rFonts w:ascii="Times New Roman" w:hAnsi="Times New Roman"/>
          <w:i/>
          <w:sz w:val="28"/>
          <w:szCs w:val="28"/>
        </w:rPr>
        <w:t>Контрольные вопросы</w:t>
      </w:r>
    </w:p>
    <w:p w:rsidR="000A7364" w:rsidRPr="00E72A93" w:rsidRDefault="000A7364" w:rsidP="001935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 xml:space="preserve">1 Опишите  воздействие ВЭУ  на микроклимат. </w:t>
      </w:r>
    </w:p>
    <w:p w:rsidR="000A7364" w:rsidRPr="00E72A93" w:rsidRDefault="000A7364" w:rsidP="001935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>2 Опишите  воздействие ВЭУ  на ландшафт прилегающей территории.</w:t>
      </w:r>
    </w:p>
    <w:p w:rsidR="000A7364" w:rsidRPr="00E72A93" w:rsidRDefault="000A7364" w:rsidP="001935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 xml:space="preserve">3 Опишите  воздействие ВЭУ  на птиц. </w:t>
      </w:r>
    </w:p>
    <w:p w:rsidR="000A7364" w:rsidRPr="00E72A93" w:rsidRDefault="000A7364" w:rsidP="001935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>4 Опишите  шумовое воздействие ВЭУ</w:t>
      </w:r>
    </w:p>
    <w:p w:rsidR="000A7364" w:rsidRPr="00E72A93" w:rsidRDefault="000A7364" w:rsidP="00112B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i/>
          <w:sz w:val="28"/>
          <w:szCs w:val="28"/>
        </w:rPr>
        <w:t>Литература:</w:t>
      </w:r>
      <w:r w:rsidRPr="00E72A93">
        <w:rPr>
          <w:rFonts w:ascii="Times New Roman" w:hAnsi="Times New Roman"/>
          <w:sz w:val="28"/>
          <w:szCs w:val="28"/>
        </w:rPr>
        <w:t xml:space="preserve"> [1; 4; 5].</w:t>
      </w:r>
    </w:p>
    <w:p w:rsidR="000A7364" w:rsidRPr="00E72A93" w:rsidRDefault="000A7364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7364" w:rsidRPr="00E72A93" w:rsidRDefault="000A7364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7364" w:rsidRPr="00E72A93" w:rsidRDefault="000A7364" w:rsidP="00483FD7">
      <w:pPr>
        <w:pStyle w:val="Heading1"/>
        <w:rPr>
          <w:b w:val="0"/>
          <w:bCs w:val="0"/>
          <w:szCs w:val="28"/>
        </w:rPr>
      </w:pPr>
      <w:r w:rsidRPr="00E72A93">
        <w:rPr>
          <w:bCs w:val="0"/>
          <w:szCs w:val="28"/>
        </w:rPr>
        <w:t xml:space="preserve">№ 12 </w:t>
      </w:r>
      <w:r w:rsidRPr="00E72A93">
        <w:rPr>
          <w:szCs w:val="28"/>
        </w:rPr>
        <w:t>ВОС гелиоэнергетических установок</w:t>
      </w:r>
    </w:p>
    <w:p w:rsidR="000A7364" w:rsidRPr="00E72A93" w:rsidRDefault="000A7364" w:rsidP="00A009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i/>
          <w:sz w:val="28"/>
          <w:szCs w:val="28"/>
        </w:rPr>
        <w:t xml:space="preserve">Цель: </w:t>
      </w:r>
      <w:r w:rsidRPr="00E72A93">
        <w:rPr>
          <w:rFonts w:ascii="Times New Roman" w:hAnsi="Times New Roman"/>
          <w:sz w:val="28"/>
          <w:szCs w:val="28"/>
        </w:rPr>
        <w:t>познакомиться с воздействием гелиоэнергетических установок (ГЭУ)  на окружающую среду.</w:t>
      </w:r>
    </w:p>
    <w:p w:rsidR="000A7364" w:rsidRPr="00E72A93" w:rsidRDefault="000A7364" w:rsidP="00A00954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E72A93">
        <w:rPr>
          <w:rFonts w:ascii="Times New Roman" w:hAnsi="Times New Roman"/>
          <w:i/>
          <w:sz w:val="28"/>
          <w:szCs w:val="28"/>
        </w:rPr>
        <w:t>План</w:t>
      </w:r>
    </w:p>
    <w:p w:rsidR="000A7364" w:rsidRPr="00E72A93" w:rsidRDefault="000A7364" w:rsidP="00A009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 xml:space="preserve">1 Воздействие ГЭУ на микроклимат. </w:t>
      </w:r>
    </w:p>
    <w:p w:rsidR="000A7364" w:rsidRPr="00E72A93" w:rsidRDefault="000A7364" w:rsidP="00A009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>2 Воздействие ГЭУ  на ландшафт прилегающей территории.</w:t>
      </w:r>
    </w:p>
    <w:p w:rsidR="000A7364" w:rsidRPr="00E72A93" w:rsidRDefault="000A7364" w:rsidP="00A009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>3 Воздействие ВЭУ  на растительный и животный мир территории.</w:t>
      </w:r>
    </w:p>
    <w:p w:rsidR="000A7364" w:rsidRPr="00E72A93" w:rsidRDefault="000A7364" w:rsidP="00A00954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E72A93">
        <w:rPr>
          <w:rFonts w:ascii="Times New Roman" w:hAnsi="Times New Roman"/>
          <w:i/>
          <w:sz w:val="28"/>
          <w:szCs w:val="28"/>
        </w:rPr>
        <w:t>Контрольные вопросы</w:t>
      </w:r>
    </w:p>
    <w:p w:rsidR="000A7364" w:rsidRPr="00E72A93" w:rsidRDefault="000A7364" w:rsidP="00A009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 xml:space="preserve">1 Опишите  воздействие ГЭУ  на микроклимат. </w:t>
      </w:r>
    </w:p>
    <w:p w:rsidR="000A7364" w:rsidRPr="00E72A93" w:rsidRDefault="000A7364" w:rsidP="00A009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>2 Опишите  воздействие ГЭУ  на ландшафт прилегающей территории.</w:t>
      </w:r>
    </w:p>
    <w:p w:rsidR="000A7364" w:rsidRPr="00E72A93" w:rsidRDefault="000A7364" w:rsidP="00A009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 xml:space="preserve">3 Опишите  воздействие ГЭУ  на растительный и животный мир территории. </w:t>
      </w:r>
    </w:p>
    <w:p w:rsidR="000A7364" w:rsidRPr="00E72A93" w:rsidRDefault="000A7364" w:rsidP="007E534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i/>
          <w:sz w:val="28"/>
          <w:szCs w:val="28"/>
        </w:rPr>
        <w:t>Литература:</w:t>
      </w:r>
      <w:r w:rsidRPr="00E72A93">
        <w:rPr>
          <w:rFonts w:ascii="Times New Roman" w:hAnsi="Times New Roman"/>
          <w:sz w:val="28"/>
          <w:szCs w:val="28"/>
        </w:rPr>
        <w:t xml:space="preserve"> [1; 4; 5].</w:t>
      </w:r>
    </w:p>
    <w:p w:rsidR="000A7364" w:rsidRPr="00E72A93" w:rsidRDefault="000A7364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7364" w:rsidRDefault="000A7364" w:rsidP="00483FD7">
      <w:pPr>
        <w:pStyle w:val="Heading1"/>
        <w:rPr>
          <w:bCs w:val="0"/>
          <w:szCs w:val="28"/>
        </w:rPr>
      </w:pPr>
    </w:p>
    <w:p w:rsidR="000A7364" w:rsidRPr="00E72A93" w:rsidRDefault="000A7364" w:rsidP="00483FD7">
      <w:pPr>
        <w:pStyle w:val="Heading1"/>
        <w:rPr>
          <w:bCs w:val="0"/>
          <w:szCs w:val="28"/>
        </w:rPr>
      </w:pPr>
      <w:r w:rsidRPr="00E72A93">
        <w:rPr>
          <w:bCs w:val="0"/>
          <w:szCs w:val="28"/>
        </w:rPr>
        <w:t xml:space="preserve">№ 13 </w:t>
      </w:r>
      <w:r w:rsidRPr="00E72A93">
        <w:rPr>
          <w:szCs w:val="28"/>
        </w:rPr>
        <w:t>ВОС малых ГЭС</w:t>
      </w:r>
    </w:p>
    <w:p w:rsidR="000A7364" w:rsidRPr="00E72A93" w:rsidRDefault="000A7364" w:rsidP="00A009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i/>
          <w:sz w:val="28"/>
          <w:szCs w:val="28"/>
        </w:rPr>
        <w:t xml:space="preserve">Цель: </w:t>
      </w:r>
      <w:r w:rsidRPr="00E72A93">
        <w:rPr>
          <w:rFonts w:ascii="Times New Roman" w:hAnsi="Times New Roman"/>
          <w:sz w:val="28"/>
          <w:szCs w:val="28"/>
        </w:rPr>
        <w:t>познакомиться с воздействием малых ГЭС (мГЭС)  на окружающую среду.</w:t>
      </w:r>
    </w:p>
    <w:p w:rsidR="000A7364" w:rsidRPr="00E72A93" w:rsidRDefault="000A7364" w:rsidP="00A00954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E72A93">
        <w:rPr>
          <w:rFonts w:ascii="Times New Roman" w:hAnsi="Times New Roman"/>
          <w:i/>
          <w:sz w:val="28"/>
          <w:szCs w:val="28"/>
        </w:rPr>
        <w:t>План</w:t>
      </w:r>
    </w:p>
    <w:p w:rsidR="000A7364" w:rsidRPr="00E72A93" w:rsidRDefault="000A7364" w:rsidP="00A009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 xml:space="preserve">1 Перспективы мГЭС в качестве альтернативного источника энергии. </w:t>
      </w:r>
    </w:p>
    <w:p w:rsidR="000A7364" w:rsidRPr="00E72A93" w:rsidRDefault="000A7364" w:rsidP="00A009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>2 Воздействие мГЭС  на ландшафт прилегающей территории.</w:t>
      </w:r>
    </w:p>
    <w:p w:rsidR="000A7364" w:rsidRPr="00E72A93" w:rsidRDefault="000A7364" w:rsidP="00A009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>3 Воздействие мГЭС  на растительный и животный мир территории.</w:t>
      </w:r>
    </w:p>
    <w:p w:rsidR="000A7364" w:rsidRPr="00E72A93" w:rsidRDefault="000A7364" w:rsidP="00A00954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E72A93">
        <w:rPr>
          <w:rFonts w:ascii="Times New Roman" w:hAnsi="Times New Roman"/>
          <w:i/>
          <w:sz w:val="28"/>
          <w:szCs w:val="28"/>
        </w:rPr>
        <w:t>Контрольные вопросы</w:t>
      </w:r>
    </w:p>
    <w:p w:rsidR="000A7364" w:rsidRPr="00E72A93" w:rsidRDefault="000A7364" w:rsidP="00A009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 xml:space="preserve">1 Опишите  воздействие мГЭС  на микроклимат. </w:t>
      </w:r>
    </w:p>
    <w:p w:rsidR="000A7364" w:rsidRPr="00E72A93" w:rsidRDefault="000A7364" w:rsidP="00A009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>2 Опишите  воздействие мГЭС  на ландшафт прилегающей территории.</w:t>
      </w:r>
    </w:p>
    <w:p w:rsidR="000A7364" w:rsidRPr="00E72A93" w:rsidRDefault="000A7364" w:rsidP="00A009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 xml:space="preserve">3 Опишите  воздействие мГЭС  на растительный и животный мир территории. </w:t>
      </w:r>
    </w:p>
    <w:p w:rsidR="000A7364" w:rsidRPr="00E72A93" w:rsidRDefault="000A7364" w:rsidP="00104B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i/>
          <w:sz w:val="28"/>
          <w:szCs w:val="28"/>
        </w:rPr>
        <w:t>Литература:</w:t>
      </w:r>
      <w:r w:rsidRPr="00E72A93">
        <w:rPr>
          <w:rFonts w:ascii="Times New Roman" w:hAnsi="Times New Roman"/>
          <w:sz w:val="28"/>
          <w:szCs w:val="28"/>
        </w:rPr>
        <w:t xml:space="preserve"> [1,4,5].</w:t>
      </w:r>
    </w:p>
    <w:p w:rsidR="000A7364" w:rsidRPr="00E72A93" w:rsidRDefault="000A7364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7364" w:rsidRPr="00E72A93" w:rsidRDefault="000A7364" w:rsidP="00483FD7">
      <w:pPr>
        <w:pStyle w:val="Heading1"/>
        <w:rPr>
          <w:bCs w:val="0"/>
          <w:caps w:val="0"/>
          <w:szCs w:val="28"/>
          <w:highlight w:val="yellow"/>
        </w:rPr>
      </w:pPr>
      <w:r w:rsidRPr="00E72A93">
        <w:rPr>
          <w:bCs w:val="0"/>
          <w:szCs w:val="28"/>
        </w:rPr>
        <w:t xml:space="preserve">№ 14 </w:t>
      </w:r>
      <w:r w:rsidRPr="00E72A93">
        <w:rPr>
          <w:szCs w:val="28"/>
        </w:rPr>
        <w:t xml:space="preserve">ВОС геотермальных </w:t>
      </w:r>
      <w:r>
        <w:rPr>
          <w:szCs w:val="28"/>
        </w:rPr>
        <w:t xml:space="preserve">и </w:t>
      </w:r>
      <w:r w:rsidRPr="00E72A93">
        <w:rPr>
          <w:szCs w:val="28"/>
        </w:rPr>
        <w:t>приливных установок</w:t>
      </w:r>
    </w:p>
    <w:p w:rsidR="000A7364" w:rsidRPr="00E72A93" w:rsidRDefault="000A7364" w:rsidP="00A009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i/>
          <w:sz w:val="28"/>
          <w:szCs w:val="28"/>
        </w:rPr>
        <w:t xml:space="preserve">Цель: </w:t>
      </w:r>
      <w:r w:rsidRPr="00E72A93">
        <w:rPr>
          <w:rFonts w:ascii="Times New Roman" w:hAnsi="Times New Roman"/>
          <w:sz w:val="28"/>
          <w:szCs w:val="28"/>
        </w:rPr>
        <w:t>познакомиться с воздействием геотермальных (ГТУ)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E72A93">
        <w:rPr>
          <w:rFonts w:ascii="Times New Roman" w:hAnsi="Times New Roman"/>
          <w:sz w:val="28"/>
          <w:szCs w:val="28"/>
        </w:rPr>
        <w:t xml:space="preserve"> приливных энергетических установок (ПЭУ)  на окружающую среду.</w:t>
      </w:r>
    </w:p>
    <w:p w:rsidR="000A7364" w:rsidRPr="00E72A93" w:rsidRDefault="000A7364" w:rsidP="00A00954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E72A93">
        <w:rPr>
          <w:rFonts w:ascii="Times New Roman" w:hAnsi="Times New Roman"/>
          <w:i/>
          <w:sz w:val="28"/>
          <w:szCs w:val="28"/>
        </w:rPr>
        <w:t>План</w:t>
      </w:r>
    </w:p>
    <w:p w:rsidR="000A7364" w:rsidRPr="00E72A93" w:rsidRDefault="000A7364" w:rsidP="00A009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 xml:space="preserve">1 Перспективы ГТУ в качестве альтернативного источника энергии. </w:t>
      </w:r>
    </w:p>
    <w:p w:rsidR="000A7364" w:rsidRPr="00E72A93" w:rsidRDefault="000A7364" w:rsidP="00A009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>2 Воздействие ГТУ  на водный объект.</w:t>
      </w:r>
    </w:p>
    <w:p w:rsidR="000A7364" w:rsidRPr="00E72A93" w:rsidRDefault="000A7364" w:rsidP="00754B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E72A93">
        <w:rPr>
          <w:rFonts w:ascii="Times New Roman" w:hAnsi="Times New Roman"/>
          <w:sz w:val="28"/>
          <w:szCs w:val="28"/>
        </w:rPr>
        <w:t xml:space="preserve"> Перспективы ПЭУ в качестве альтернативного источника энергии. </w:t>
      </w:r>
    </w:p>
    <w:p w:rsidR="000A7364" w:rsidRPr="00E72A93" w:rsidRDefault="000A7364" w:rsidP="00754B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E72A93">
        <w:rPr>
          <w:rFonts w:ascii="Times New Roman" w:hAnsi="Times New Roman"/>
          <w:sz w:val="28"/>
          <w:szCs w:val="28"/>
        </w:rPr>
        <w:t xml:space="preserve"> Воздействие ПЭУ  на водный объект.</w:t>
      </w:r>
    </w:p>
    <w:p w:rsidR="000A7364" w:rsidRPr="00E72A93" w:rsidRDefault="000A7364" w:rsidP="00A00954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E72A93">
        <w:rPr>
          <w:rFonts w:ascii="Times New Roman" w:hAnsi="Times New Roman"/>
          <w:i/>
          <w:sz w:val="28"/>
          <w:szCs w:val="28"/>
        </w:rPr>
        <w:t>Контрольные вопросы</w:t>
      </w:r>
    </w:p>
    <w:p w:rsidR="000A7364" w:rsidRPr="00E72A93" w:rsidRDefault="000A7364" w:rsidP="00A009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 xml:space="preserve">1 Опишите  воздействие ГТУ  на микроклимат. </w:t>
      </w:r>
    </w:p>
    <w:p w:rsidR="000A7364" w:rsidRPr="00E72A93" w:rsidRDefault="000A7364" w:rsidP="00A009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>2 Опишите  воздействие ГТУ С  на ландшафт прилегающей территории.</w:t>
      </w:r>
    </w:p>
    <w:p w:rsidR="000A7364" w:rsidRPr="00E72A93" w:rsidRDefault="000A7364" w:rsidP="00754B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E72A93">
        <w:rPr>
          <w:rFonts w:ascii="Times New Roman" w:hAnsi="Times New Roman"/>
          <w:sz w:val="28"/>
          <w:szCs w:val="28"/>
        </w:rPr>
        <w:t xml:space="preserve"> Опишите  воздействие ПЭУ  на микроклимат. </w:t>
      </w:r>
    </w:p>
    <w:p w:rsidR="000A7364" w:rsidRDefault="000A7364" w:rsidP="00754B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E72A93">
        <w:rPr>
          <w:rFonts w:ascii="Times New Roman" w:hAnsi="Times New Roman"/>
          <w:sz w:val="28"/>
          <w:szCs w:val="28"/>
        </w:rPr>
        <w:t xml:space="preserve"> Опишите  воздействие ПЭУ С  на ландшафт прилегающей территории</w:t>
      </w:r>
    </w:p>
    <w:p w:rsidR="000A7364" w:rsidRPr="00E72A93" w:rsidRDefault="000A7364" w:rsidP="00754B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i/>
          <w:sz w:val="28"/>
          <w:szCs w:val="28"/>
        </w:rPr>
        <w:t xml:space="preserve"> Литература:</w:t>
      </w:r>
      <w:r w:rsidRPr="00E72A93">
        <w:rPr>
          <w:rFonts w:ascii="Times New Roman" w:hAnsi="Times New Roman"/>
          <w:sz w:val="28"/>
          <w:szCs w:val="28"/>
        </w:rPr>
        <w:t xml:space="preserve"> [1,4,5].</w:t>
      </w:r>
    </w:p>
    <w:p w:rsidR="000A7364" w:rsidRPr="00E72A93" w:rsidRDefault="000A7364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7364" w:rsidRPr="00E72A93" w:rsidRDefault="000A7364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7364" w:rsidRPr="00E72A93" w:rsidRDefault="000A7364" w:rsidP="00483FD7">
      <w:pPr>
        <w:pStyle w:val="Heading1"/>
        <w:rPr>
          <w:bCs w:val="0"/>
          <w:szCs w:val="28"/>
        </w:rPr>
      </w:pPr>
      <w:r w:rsidRPr="00E72A93">
        <w:rPr>
          <w:bCs w:val="0"/>
          <w:szCs w:val="28"/>
        </w:rPr>
        <w:t xml:space="preserve">№ 15 </w:t>
      </w:r>
      <w:r w:rsidRPr="00E72A93">
        <w:rPr>
          <w:szCs w:val="28"/>
        </w:rPr>
        <w:t>Законодательство в сфере защиты ОС от ВОС ТЭС</w:t>
      </w:r>
    </w:p>
    <w:p w:rsidR="000A7364" w:rsidRPr="00E72A93" w:rsidRDefault="000A7364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i/>
          <w:sz w:val="28"/>
          <w:szCs w:val="28"/>
        </w:rPr>
        <w:t>Цель:</w:t>
      </w:r>
      <w:r w:rsidRPr="00E72A93">
        <w:rPr>
          <w:rFonts w:ascii="Times New Roman" w:hAnsi="Times New Roman"/>
          <w:sz w:val="28"/>
          <w:szCs w:val="28"/>
        </w:rPr>
        <w:t xml:space="preserve"> познакомиться с механизмами законодательного регулирования воздействий предприятий теплоэнергетики.</w:t>
      </w:r>
    </w:p>
    <w:p w:rsidR="000A7364" w:rsidRPr="00E72A93" w:rsidRDefault="000A7364" w:rsidP="009E65A3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E72A93">
        <w:rPr>
          <w:rFonts w:ascii="Times New Roman" w:hAnsi="Times New Roman"/>
          <w:i/>
          <w:sz w:val="28"/>
          <w:szCs w:val="28"/>
        </w:rPr>
        <w:t>План</w:t>
      </w:r>
    </w:p>
    <w:p w:rsidR="000A7364" w:rsidRPr="00E72A93" w:rsidRDefault="000A7364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>1 Механизмы законодательного регулирования воздействий предприятий теплоэнергетики, их особенности.</w:t>
      </w:r>
    </w:p>
    <w:p w:rsidR="000A7364" w:rsidRPr="00E72A93" w:rsidRDefault="000A7364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 xml:space="preserve">2 Основные законы в сфере охраны окружающей среды от воздействий ТЭЦ. </w:t>
      </w:r>
    </w:p>
    <w:p w:rsidR="000A7364" w:rsidRPr="00E72A93" w:rsidRDefault="000A7364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>3 Практика законодательного регулирования воздействий предприятий теплоэнергетики.</w:t>
      </w:r>
    </w:p>
    <w:p w:rsidR="000A7364" w:rsidRPr="00E72A93" w:rsidRDefault="000A7364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i/>
          <w:sz w:val="28"/>
          <w:szCs w:val="28"/>
        </w:rPr>
        <w:t>Контрольные вопросы</w:t>
      </w:r>
    </w:p>
    <w:p w:rsidR="000A7364" w:rsidRPr="00E72A93" w:rsidRDefault="000A7364" w:rsidP="00E72A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>1 Перечислите и опишите механизмы законодательного регулирования воздействий предприятий теплоэнергетики, их особенности.</w:t>
      </w:r>
    </w:p>
    <w:p w:rsidR="000A7364" w:rsidRPr="00E72A93" w:rsidRDefault="000A7364" w:rsidP="00E72A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 xml:space="preserve">2 Перечислите и опишите основные законы в сфере охраны окружающей среды от воздействий ТЭЦ. </w:t>
      </w:r>
    </w:p>
    <w:p w:rsidR="000A7364" w:rsidRPr="00E72A93" w:rsidRDefault="000A7364" w:rsidP="00E72A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sz w:val="28"/>
          <w:szCs w:val="28"/>
        </w:rPr>
        <w:t>3 Опишите практику законодательного регулирования воздействий предприятий теплоэнергетики на примерах.</w:t>
      </w:r>
    </w:p>
    <w:p w:rsidR="000A7364" w:rsidRPr="00E72A93" w:rsidRDefault="000A7364" w:rsidP="00104B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A93">
        <w:rPr>
          <w:rFonts w:ascii="Times New Roman" w:hAnsi="Times New Roman"/>
          <w:i/>
          <w:sz w:val="28"/>
          <w:szCs w:val="28"/>
        </w:rPr>
        <w:t>Литература:</w:t>
      </w:r>
      <w:r w:rsidRPr="00E72A93">
        <w:rPr>
          <w:rFonts w:ascii="Times New Roman" w:hAnsi="Times New Roman"/>
          <w:sz w:val="28"/>
          <w:szCs w:val="28"/>
          <w:lang w:val="en-US"/>
        </w:rPr>
        <w:t xml:space="preserve"> [</w:t>
      </w:r>
      <w:r w:rsidRPr="00E72A93">
        <w:rPr>
          <w:rFonts w:ascii="Times New Roman" w:hAnsi="Times New Roman"/>
          <w:sz w:val="28"/>
          <w:szCs w:val="28"/>
        </w:rPr>
        <w:t>1</w:t>
      </w:r>
      <w:r w:rsidRPr="00E72A93">
        <w:rPr>
          <w:rFonts w:ascii="Times New Roman" w:hAnsi="Times New Roman"/>
          <w:sz w:val="28"/>
          <w:szCs w:val="28"/>
          <w:lang w:val="en-US"/>
        </w:rPr>
        <w:t>]</w:t>
      </w:r>
      <w:r w:rsidRPr="00E72A93">
        <w:rPr>
          <w:rFonts w:ascii="Times New Roman" w:hAnsi="Times New Roman"/>
          <w:sz w:val="28"/>
          <w:szCs w:val="28"/>
        </w:rPr>
        <w:t>.</w:t>
      </w:r>
    </w:p>
    <w:p w:rsidR="000A7364" w:rsidRPr="00E72A93" w:rsidRDefault="000A7364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7364" w:rsidRPr="00E72A93" w:rsidRDefault="000A7364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7364" w:rsidRPr="00E72A93" w:rsidRDefault="000A7364" w:rsidP="009E65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0A7364" w:rsidRPr="00E72A93" w:rsidSect="006F15BB">
      <w:footerReference w:type="default" r:id="rId7"/>
      <w:pgSz w:w="12240" w:h="15840"/>
      <w:pgMar w:top="567" w:right="567" w:bottom="567" w:left="96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7364" w:rsidRDefault="000A7364" w:rsidP="006F15BB">
      <w:pPr>
        <w:spacing w:after="0" w:line="240" w:lineRule="auto"/>
      </w:pPr>
      <w:r>
        <w:separator/>
      </w:r>
    </w:p>
  </w:endnote>
  <w:endnote w:type="continuationSeparator" w:id="1">
    <w:p w:rsidR="000A7364" w:rsidRDefault="000A7364" w:rsidP="006F15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7364" w:rsidRDefault="000A7364">
    <w:pPr>
      <w:pStyle w:val="Footer"/>
      <w:jc w:val="center"/>
    </w:pPr>
    <w:fldSimple w:instr=" PAGE   \* MERGEFORMAT ">
      <w:r>
        <w:rPr>
          <w:noProof/>
        </w:rPr>
        <w:t>4</w:t>
      </w:r>
    </w:fldSimple>
  </w:p>
  <w:p w:rsidR="000A7364" w:rsidRDefault="000A736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7364" w:rsidRDefault="000A7364" w:rsidP="006F15BB">
      <w:pPr>
        <w:spacing w:after="0" w:line="240" w:lineRule="auto"/>
      </w:pPr>
      <w:r>
        <w:separator/>
      </w:r>
    </w:p>
  </w:footnote>
  <w:footnote w:type="continuationSeparator" w:id="1">
    <w:p w:rsidR="000A7364" w:rsidRDefault="000A7364" w:rsidP="006F15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FF31DE"/>
    <w:multiLevelType w:val="hybridMultilevel"/>
    <w:tmpl w:val="A81CC756"/>
    <w:lvl w:ilvl="0" w:tplc="EACA018E">
      <w:start w:val="1"/>
      <w:numFmt w:val="decimal"/>
      <w:lvlText w:val="%1."/>
      <w:lvlJc w:val="left"/>
      <w:pPr>
        <w:ind w:left="1353" w:hanging="360"/>
      </w:pPr>
      <w:rPr>
        <w:rFonts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1930"/>
    <w:rsid w:val="00015ADD"/>
    <w:rsid w:val="00031930"/>
    <w:rsid w:val="000A2B2D"/>
    <w:rsid w:val="000A7364"/>
    <w:rsid w:val="00104B0C"/>
    <w:rsid w:val="00112B97"/>
    <w:rsid w:val="001935FE"/>
    <w:rsid w:val="001A7449"/>
    <w:rsid w:val="001B2D52"/>
    <w:rsid w:val="001C142B"/>
    <w:rsid w:val="001F39FC"/>
    <w:rsid w:val="002030C3"/>
    <w:rsid w:val="002215EB"/>
    <w:rsid w:val="00250185"/>
    <w:rsid w:val="002C67E2"/>
    <w:rsid w:val="003016DB"/>
    <w:rsid w:val="00362B94"/>
    <w:rsid w:val="003E0CA2"/>
    <w:rsid w:val="003F3E53"/>
    <w:rsid w:val="00483FD7"/>
    <w:rsid w:val="00541B85"/>
    <w:rsid w:val="00581355"/>
    <w:rsid w:val="006D33D4"/>
    <w:rsid w:val="006F15BB"/>
    <w:rsid w:val="007418F1"/>
    <w:rsid w:val="00754BF8"/>
    <w:rsid w:val="007B085C"/>
    <w:rsid w:val="007E5343"/>
    <w:rsid w:val="00891E07"/>
    <w:rsid w:val="008D45EC"/>
    <w:rsid w:val="009D75A3"/>
    <w:rsid w:val="009E65A3"/>
    <w:rsid w:val="00A00954"/>
    <w:rsid w:val="00A87ED8"/>
    <w:rsid w:val="00B91CBE"/>
    <w:rsid w:val="00BA455B"/>
    <w:rsid w:val="00BB561F"/>
    <w:rsid w:val="00C10F0C"/>
    <w:rsid w:val="00D61698"/>
    <w:rsid w:val="00E72A93"/>
    <w:rsid w:val="00F0028F"/>
    <w:rsid w:val="00F43C10"/>
    <w:rsid w:val="00F54A24"/>
    <w:rsid w:val="00FA38EA"/>
    <w:rsid w:val="00FE5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7ED8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031930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caps/>
      <w:sz w:val="28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31930"/>
    <w:pPr>
      <w:keepNext/>
      <w:spacing w:after="0" w:line="240" w:lineRule="auto"/>
      <w:ind w:firstLine="709"/>
      <w:jc w:val="center"/>
      <w:outlineLvl w:val="4"/>
    </w:pPr>
    <w:rPr>
      <w:rFonts w:ascii="Times New Roman" w:hAnsi="Times New Roman"/>
      <w:sz w:val="28"/>
      <w:szCs w:val="24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E65A3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31930"/>
    <w:rPr>
      <w:rFonts w:ascii="Times New Roman" w:hAnsi="Times New Roman" w:cs="Times New Roman"/>
      <w:b/>
      <w:bCs/>
      <w:cap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031930"/>
    <w:rPr>
      <w:rFonts w:ascii="Times New Roman" w:hAnsi="Times New Roman" w:cs="Times New Roman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9E65A3"/>
    <w:rPr>
      <w:rFonts w:ascii="Cambria" w:hAnsi="Cambria" w:cs="Times New Roman"/>
      <w:i/>
      <w:iCs/>
      <w:color w:val="243F60"/>
    </w:rPr>
  </w:style>
  <w:style w:type="paragraph" w:styleId="BodyText">
    <w:name w:val="Body Text"/>
    <w:basedOn w:val="Normal"/>
    <w:link w:val="BodyTextChar"/>
    <w:uiPriority w:val="99"/>
    <w:semiHidden/>
    <w:rsid w:val="009E65A3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E65A3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6F15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F15B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F15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15BB"/>
    <w:rPr>
      <w:rFonts w:cs="Times New Roman"/>
    </w:rPr>
  </w:style>
  <w:style w:type="paragraph" w:styleId="ListParagraph">
    <w:name w:val="List Paragraph"/>
    <w:basedOn w:val="Normal"/>
    <w:uiPriority w:val="99"/>
    <w:qFormat/>
    <w:rsid w:val="008D45EC"/>
    <w:pPr>
      <w:spacing w:after="0" w:line="240" w:lineRule="auto"/>
      <w:ind w:left="720" w:firstLine="709"/>
      <w:contextualSpacing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161</TotalTime>
  <Pages>6</Pages>
  <Words>1265</Words>
  <Characters>7212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HC</cp:lastModifiedBy>
  <cp:revision>15</cp:revision>
  <dcterms:created xsi:type="dcterms:W3CDTF">2013-02-09T17:59:00Z</dcterms:created>
  <dcterms:modified xsi:type="dcterms:W3CDTF">2018-11-01T09:02:00Z</dcterms:modified>
</cp:coreProperties>
</file>